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7BB6A" w14:textId="77777777" w:rsidR="00DC7171" w:rsidRDefault="00DC7171" w:rsidP="00DC7171">
      <w:pPr>
        <w:pStyle w:val="Heading1"/>
      </w:pPr>
      <w:r>
        <w:t>READING</w:t>
      </w:r>
    </w:p>
    <w:p w14:paraId="626D8CC6" w14:textId="6C0489F5" w:rsidR="00DC7171" w:rsidRDefault="00DC7171" w:rsidP="00DC7171">
      <w:pPr>
        <w:pStyle w:val="Rubric"/>
      </w:pPr>
      <w:r>
        <w:t>1</w:t>
      </w:r>
      <w:r>
        <w:tab/>
        <w:t xml:space="preserve">Read the article. </w:t>
      </w:r>
      <w:r w:rsidR="00B273BB">
        <w:t xml:space="preserve">Check </w:t>
      </w:r>
      <w:r w:rsidR="0020578A">
        <w:t>(</w:t>
      </w:r>
      <w:r>
        <w:rPr>
          <w:rFonts w:ascii="Wingdings 2" w:hAnsi="Wingdings 2" w:cs="Wingdings 2"/>
        </w:rPr>
        <w:t></w:t>
      </w:r>
      <w:r w:rsidR="0020578A">
        <w:t>)</w:t>
      </w:r>
      <w:r>
        <w:t xml:space="preserve"> the things the writer talks about. </w:t>
      </w:r>
    </w:p>
    <w:p w14:paraId="1FBE7BC5" w14:textId="77777777" w:rsidR="00DC7171" w:rsidRDefault="00DC7171" w:rsidP="00DC7171">
      <w:pPr>
        <w:pStyle w:val="readingtext"/>
        <w:sectPr w:rsidR="00DC7171" w:rsidSect="009B610D">
          <w:headerReference w:type="default" r:id="rId11"/>
          <w:footerReference w:type="default" r:id="rId12"/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699F075C" w14:textId="77777777" w:rsidR="00DC7171" w:rsidRPr="00E95F6C" w:rsidRDefault="00DC7171" w:rsidP="00DC7171">
      <w:pPr>
        <w:pStyle w:val="readingtext"/>
        <w:rPr>
          <w:rFonts w:asciiTheme="minorHAnsi" w:hAnsiTheme="minorHAnsi" w:cstheme="minorHAnsi"/>
          <w:b/>
          <w:sz w:val="22"/>
        </w:rPr>
      </w:pPr>
      <w:r w:rsidRPr="00E95F6C">
        <w:rPr>
          <w:rFonts w:asciiTheme="minorHAnsi" w:hAnsiTheme="minorHAnsi" w:cstheme="minorHAnsi"/>
          <w:b/>
          <w:sz w:val="22"/>
        </w:rPr>
        <w:t>How important are friends? – Your opinion!</w:t>
      </w:r>
    </w:p>
    <w:p w14:paraId="14EA499D" w14:textId="77777777" w:rsidR="00DC7171" w:rsidRPr="00E95F6C" w:rsidRDefault="00DC7171" w:rsidP="00DC7171">
      <w:pPr>
        <w:pStyle w:val="readingtext"/>
        <w:rPr>
          <w:rFonts w:asciiTheme="minorHAnsi" w:hAnsiTheme="minorHAnsi" w:cstheme="minorHAnsi"/>
          <w:b/>
          <w:szCs w:val="18"/>
        </w:rPr>
      </w:pPr>
      <w:r w:rsidRPr="00E95F6C">
        <w:rPr>
          <w:rFonts w:asciiTheme="minorHAnsi" w:hAnsiTheme="minorHAnsi" w:cstheme="minorHAnsi"/>
          <w:b/>
          <w:szCs w:val="18"/>
        </w:rPr>
        <w:t>By Sarah W</w:t>
      </w:r>
    </w:p>
    <w:p w14:paraId="7B16C2CE" w14:textId="38798340" w:rsidR="00DC7171" w:rsidRPr="00E95F6C" w:rsidRDefault="00DC7171" w:rsidP="00DC7171">
      <w:pPr>
        <w:pStyle w:val="readingtext"/>
        <w:rPr>
          <w:rFonts w:asciiTheme="minorHAnsi" w:hAnsiTheme="minorHAnsi" w:cstheme="minorHAnsi"/>
        </w:rPr>
      </w:pPr>
      <w:r w:rsidRPr="00E95F6C">
        <w:rPr>
          <w:rFonts w:asciiTheme="minorHAnsi" w:hAnsiTheme="minorHAnsi" w:cstheme="minorHAnsi"/>
        </w:rPr>
        <w:t xml:space="preserve">A few years ago, I had many friends from around the world. </w:t>
      </w:r>
      <w:r w:rsidR="0020578A">
        <w:rPr>
          <w:rFonts w:asciiTheme="minorHAnsi" w:hAnsiTheme="minorHAnsi" w:cstheme="minorHAnsi"/>
        </w:rPr>
        <w:br/>
      </w:r>
      <w:r w:rsidRPr="00E95F6C">
        <w:rPr>
          <w:rFonts w:asciiTheme="minorHAnsi" w:hAnsiTheme="minorHAnsi" w:cstheme="minorHAnsi"/>
        </w:rPr>
        <w:t xml:space="preserve">I had over 200! </w:t>
      </w:r>
      <w:proofErr w:type="gramStart"/>
      <w:r w:rsidRPr="00E95F6C">
        <w:rPr>
          <w:rFonts w:asciiTheme="minorHAnsi" w:hAnsiTheme="minorHAnsi" w:cstheme="minorHAnsi"/>
        </w:rPr>
        <w:t>At the moment</w:t>
      </w:r>
      <w:proofErr w:type="gramEnd"/>
      <w:r w:rsidRPr="00E95F6C">
        <w:rPr>
          <w:rFonts w:asciiTheme="minorHAnsi" w:hAnsiTheme="minorHAnsi" w:cstheme="minorHAnsi"/>
        </w:rPr>
        <w:t xml:space="preserve">, however, I only have three </w:t>
      </w:r>
      <w:r w:rsidR="00244B5D">
        <w:rPr>
          <w:rFonts w:asciiTheme="minorHAnsi" w:hAnsiTheme="minorHAnsi" w:cstheme="minorHAnsi"/>
        </w:rPr>
        <w:t>close</w:t>
      </w:r>
      <w:r w:rsidR="00244B5D" w:rsidRPr="00E95F6C">
        <w:rPr>
          <w:rFonts w:asciiTheme="minorHAnsi" w:hAnsiTheme="minorHAnsi" w:cstheme="minorHAnsi"/>
        </w:rPr>
        <w:t xml:space="preserve"> </w:t>
      </w:r>
      <w:r w:rsidRPr="00E95F6C">
        <w:rPr>
          <w:rFonts w:asciiTheme="minorHAnsi" w:hAnsiTheme="minorHAnsi" w:cstheme="minorHAnsi"/>
        </w:rPr>
        <w:t xml:space="preserve">friends. </w:t>
      </w:r>
    </w:p>
    <w:p w14:paraId="333C5093" w14:textId="77777777" w:rsidR="00DC7171" w:rsidRPr="00E95F6C" w:rsidRDefault="00DC7171" w:rsidP="00DC7171">
      <w:pPr>
        <w:pStyle w:val="readingtext"/>
        <w:rPr>
          <w:rFonts w:asciiTheme="minorHAnsi" w:hAnsiTheme="minorHAnsi" w:cstheme="minorHAnsi"/>
          <w:spacing w:val="-4"/>
        </w:rPr>
      </w:pPr>
      <w:proofErr w:type="gramStart"/>
      <w:r w:rsidRPr="00E95F6C">
        <w:rPr>
          <w:rFonts w:asciiTheme="minorHAnsi" w:hAnsiTheme="minorHAnsi" w:cstheme="minorHAnsi"/>
          <w:spacing w:val="-4"/>
        </w:rPr>
        <w:t>First of all</w:t>
      </w:r>
      <w:proofErr w:type="gramEnd"/>
      <w:r w:rsidRPr="00E95F6C">
        <w:rPr>
          <w:rFonts w:asciiTheme="minorHAnsi" w:hAnsiTheme="minorHAnsi" w:cstheme="minorHAnsi"/>
          <w:spacing w:val="-4"/>
        </w:rPr>
        <w:t>, I think it’s important to have friends. However, it’s not important to have lots of them. A few years ago, I thought it looked good to have hundreds of friends online. It was like a hobby – collecting friends!</w:t>
      </w:r>
    </w:p>
    <w:p w14:paraId="2BEBD512" w14:textId="2866E329" w:rsidR="00DC7171" w:rsidRPr="00E95F6C" w:rsidRDefault="00DC7171" w:rsidP="00DC7171">
      <w:pPr>
        <w:pStyle w:val="readingtext"/>
        <w:rPr>
          <w:rFonts w:asciiTheme="minorHAnsi" w:hAnsiTheme="minorHAnsi" w:cstheme="minorHAnsi"/>
        </w:rPr>
      </w:pPr>
      <w:r w:rsidRPr="00E95F6C">
        <w:rPr>
          <w:rFonts w:asciiTheme="minorHAnsi" w:hAnsiTheme="minorHAnsi" w:cstheme="minorHAnsi"/>
        </w:rPr>
        <w:t>I loved it when I posted a photo or a funny joke</w:t>
      </w:r>
      <w:r w:rsidR="00281B68" w:rsidRPr="00281B68">
        <w:rPr>
          <w:rFonts w:asciiTheme="minorHAnsi" w:hAnsiTheme="minorHAnsi" w:cstheme="minorHAnsi"/>
        </w:rPr>
        <w:t xml:space="preserve"> </w:t>
      </w:r>
      <w:r w:rsidR="00281B68" w:rsidRPr="00E95F6C">
        <w:rPr>
          <w:rFonts w:asciiTheme="minorHAnsi" w:hAnsiTheme="minorHAnsi" w:cstheme="minorHAnsi"/>
        </w:rPr>
        <w:t>online</w:t>
      </w:r>
      <w:r w:rsidRPr="00E95F6C">
        <w:rPr>
          <w:rFonts w:asciiTheme="minorHAnsi" w:hAnsiTheme="minorHAnsi" w:cstheme="minorHAnsi"/>
        </w:rPr>
        <w:t xml:space="preserve"> and got hundreds of </w:t>
      </w:r>
      <w:r w:rsidR="00244B5D">
        <w:rPr>
          <w:rFonts w:asciiTheme="minorHAnsi" w:hAnsiTheme="minorHAnsi" w:cstheme="minorHAnsi"/>
        </w:rPr>
        <w:t>“</w:t>
      </w:r>
      <w:r w:rsidRPr="00E95F6C">
        <w:rPr>
          <w:rFonts w:asciiTheme="minorHAnsi" w:hAnsiTheme="minorHAnsi" w:cstheme="minorHAnsi"/>
        </w:rPr>
        <w:t>likes.</w:t>
      </w:r>
      <w:r w:rsidR="00244B5D">
        <w:rPr>
          <w:rFonts w:asciiTheme="minorHAnsi" w:hAnsiTheme="minorHAnsi" w:cstheme="minorHAnsi"/>
        </w:rPr>
        <w:t>”</w:t>
      </w:r>
      <w:r w:rsidRPr="00E95F6C">
        <w:rPr>
          <w:rFonts w:asciiTheme="minorHAnsi" w:hAnsiTheme="minorHAnsi" w:cstheme="minorHAnsi"/>
        </w:rPr>
        <w:t xml:space="preserve"> And I knew it made other people – like my brother – jealous when I got more </w:t>
      </w:r>
      <w:r w:rsidR="00244B5D">
        <w:rPr>
          <w:rFonts w:asciiTheme="minorHAnsi" w:hAnsiTheme="minorHAnsi" w:cstheme="minorHAnsi"/>
        </w:rPr>
        <w:t>“</w:t>
      </w:r>
      <w:r w:rsidRPr="00E95F6C">
        <w:rPr>
          <w:rFonts w:asciiTheme="minorHAnsi" w:hAnsiTheme="minorHAnsi" w:cstheme="minorHAnsi"/>
        </w:rPr>
        <w:t>likes</w:t>
      </w:r>
      <w:r w:rsidR="00244B5D">
        <w:rPr>
          <w:rFonts w:asciiTheme="minorHAnsi" w:hAnsiTheme="minorHAnsi" w:cstheme="minorHAnsi"/>
        </w:rPr>
        <w:t>”</w:t>
      </w:r>
      <w:r w:rsidRPr="00E95F6C">
        <w:rPr>
          <w:rFonts w:asciiTheme="minorHAnsi" w:hAnsiTheme="minorHAnsi" w:cstheme="minorHAnsi"/>
        </w:rPr>
        <w:t xml:space="preserve"> than they did. It was like a competition.</w:t>
      </w:r>
    </w:p>
    <w:p w14:paraId="1159D9D3" w14:textId="0E255717" w:rsidR="00DC7171" w:rsidRPr="00E95F6C" w:rsidRDefault="00DC7171" w:rsidP="00DC7171">
      <w:pPr>
        <w:pStyle w:val="readingtext"/>
        <w:rPr>
          <w:rFonts w:asciiTheme="minorHAnsi" w:hAnsiTheme="minorHAnsi" w:cstheme="minorHAnsi"/>
        </w:rPr>
      </w:pPr>
      <w:r w:rsidRPr="00E95F6C">
        <w:rPr>
          <w:rFonts w:asciiTheme="minorHAnsi" w:hAnsiTheme="minorHAnsi" w:cstheme="minorHAnsi"/>
        </w:rPr>
        <w:t xml:space="preserve">One day, I was in a café with four or five friends. I liked going there, but all I wanted to do was check my phone. My friends thought I was boring because I didn’t talk with them. Soon, they went away, and I was alone in the café. </w:t>
      </w:r>
    </w:p>
    <w:p w14:paraId="3F0635AA" w14:textId="0EFBE6C3" w:rsidR="00DC7171" w:rsidRPr="00E95F6C" w:rsidRDefault="00DC7171" w:rsidP="00DC7171">
      <w:pPr>
        <w:pStyle w:val="readingtext"/>
        <w:rPr>
          <w:rFonts w:asciiTheme="minorHAnsi" w:hAnsiTheme="minorHAnsi" w:cstheme="minorHAnsi"/>
        </w:rPr>
      </w:pPr>
      <w:r w:rsidRPr="00E95F6C">
        <w:rPr>
          <w:rFonts w:asciiTheme="minorHAnsi" w:hAnsiTheme="minorHAnsi" w:cstheme="minorHAnsi"/>
        </w:rPr>
        <w:t xml:space="preserve">I wanted </w:t>
      </w:r>
      <w:r w:rsidR="00244B5D">
        <w:rPr>
          <w:rFonts w:asciiTheme="minorHAnsi" w:hAnsiTheme="minorHAnsi" w:cstheme="minorHAnsi"/>
        </w:rPr>
        <w:t>a lot</w:t>
      </w:r>
      <w:r w:rsidR="00244B5D" w:rsidRPr="00E95F6C">
        <w:rPr>
          <w:rFonts w:asciiTheme="minorHAnsi" w:hAnsiTheme="minorHAnsi" w:cstheme="minorHAnsi"/>
        </w:rPr>
        <w:t xml:space="preserve"> </w:t>
      </w:r>
      <w:r w:rsidRPr="00E95F6C">
        <w:rPr>
          <w:rFonts w:asciiTheme="minorHAnsi" w:hAnsiTheme="minorHAnsi" w:cstheme="minorHAnsi"/>
        </w:rPr>
        <w:t xml:space="preserve">of friends, but I was </w:t>
      </w:r>
      <w:proofErr w:type="gramStart"/>
      <w:r w:rsidRPr="00E95F6C">
        <w:rPr>
          <w:rFonts w:asciiTheme="minorHAnsi" w:hAnsiTheme="minorHAnsi" w:cstheme="minorHAnsi"/>
        </w:rPr>
        <w:t>actually a</w:t>
      </w:r>
      <w:proofErr w:type="gramEnd"/>
      <w:r w:rsidRPr="00E95F6C">
        <w:rPr>
          <w:rFonts w:asciiTheme="minorHAnsi" w:hAnsiTheme="minorHAnsi" w:cstheme="minorHAnsi"/>
        </w:rPr>
        <w:t xml:space="preserve"> bad friend. I only thought about myself. </w:t>
      </w:r>
    </w:p>
    <w:p w14:paraId="6C459592" w14:textId="052D5DF0" w:rsidR="00DC7171" w:rsidRPr="00E95F6C" w:rsidRDefault="00DC7171" w:rsidP="00DC7171">
      <w:pPr>
        <w:pStyle w:val="readingtext"/>
        <w:rPr>
          <w:rFonts w:asciiTheme="minorHAnsi" w:hAnsiTheme="minorHAnsi" w:cstheme="minorHAnsi"/>
        </w:rPr>
      </w:pPr>
      <w:r w:rsidRPr="00E95F6C">
        <w:rPr>
          <w:rFonts w:asciiTheme="minorHAnsi" w:hAnsiTheme="minorHAnsi" w:cstheme="minorHAnsi"/>
        </w:rPr>
        <w:t xml:space="preserve">So, after that, I decided to </w:t>
      </w:r>
      <w:r w:rsidR="00CE376D">
        <w:rPr>
          <w:rFonts w:asciiTheme="minorHAnsi" w:hAnsiTheme="minorHAnsi" w:cstheme="minorHAnsi"/>
        </w:rPr>
        <w:t>take care of</w:t>
      </w:r>
      <w:r w:rsidRPr="00E95F6C">
        <w:rPr>
          <w:rFonts w:asciiTheme="minorHAnsi" w:hAnsiTheme="minorHAnsi" w:cstheme="minorHAnsi"/>
        </w:rPr>
        <w:t xml:space="preserve"> my real friends – the people I know in real life. I decided that the most important thing is to be nice to other people. Of course, I still like posting my photos online, but I don’t worry about how many </w:t>
      </w:r>
      <w:r w:rsidR="00244B5D">
        <w:rPr>
          <w:rFonts w:asciiTheme="minorHAnsi" w:hAnsiTheme="minorHAnsi" w:cstheme="minorHAnsi"/>
        </w:rPr>
        <w:t>“</w:t>
      </w:r>
      <w:r w:rsidRPr="00E95F6C">
        <w:rPr>
          <w:rFonts w:asciiTheme="minorHAnsi" w:hAnsiTheme="minorHAnsi" w:cstheme="minorHAnsi"/>
        </w:rPr>
        <w:t>likes</w:t>
      </w:r>
      <w:r w:rsidR="00244B5D">
        <w:rPr>
          <w:rFonts w:asciiTheme="minorHAnsi" w:hAnsiTheme="minorHAnsi" w:cstheme="minorHAnsi"/>
        </w:rPr>
        <w:t>”</w:t>
      </w:r>
      <w:r w:rsidRPr="00E95F6C">
        <w:rPr>
          <w:rFonts w:asciiTheme="minorHAnsi" w:hAnsiTheme="minorHAnsi" w:cstheme="minorHAnsi"/>
        </w:rPr>
        <w:t xml:space="preserve"> </w:t>
      </w:r>
      <w:r w:rsidR="0020578A">
        <w:rPr>
          <w:rFonts w:asciiTheme="minorHAnsi" w:hAnsiTheme="minorHAnsi" w:cstheme="minorHAnsi"/>
        </w:rPr>
        <w:br/>
      </w:r>
      <w:r w:rsidRPr="00E95F6C">
        <w:rPr>
          <w:rFonts w:asciiTheme="minorHAnsi" w:hAnsiTheme="minorHAnsi" w:cstheme="minorHAnsi"/>
        </w:rPr>
        <w:t xml:space="preserve">I get. </w:t>
      </w:r>
    </w:p>
    <w:p w14:paraId="4487E193" w14:textId="498AD3DD" w:rsidR="00DC7171" w:rsidRPr="00E95F6C" w:rsidRDefault="00DC7171" w:rsidP="00DC7171">
      <w:pPr>
        <w:pStyle w:val="readingtext"/>
        <w:rPr>
          <w:rFonts w:asciiTheme="minorHAnsi" w:hAnsiTheme="minorHAnsi" w:cstheme="minorHAnsi"/>
        </w:rPr>
      </w:pPr>
      <w:r w:rsidRPr="00E95F6C">
        <w:rPr>
          <w:rFonts w:asciiTheme="minorHAnsi" w:hAnsiTheme="minorHAnsi" w:cstheme="minorHAnsi"/>
        </w:rPr>
        <w:t>So now</w:t>
      </w:r>
      <w:r w:rsidR="00944EA8">
        <w:rPr>
          <w:rFonts w:asciiTheme="minorHAnsi" w:hAnsiTheme="minorHAnsi" w:cstheme="minorHAnsi"/>
        </w:rPr>
        <w:t>,</w:t>
      </w:r>
      <w:r w:rsidRPr="00E95F6C">
        <w:rPr>
          <w:rFonts w:asciiTheme="minorHAnsi" w:hAnsiTheme="minorHAnsi" w:cstheme="minorHAnsi"/>
        </w:rPr>
        <w:t xml:space="preserve"> I only have a few friends, and when I meet them in the café, I put my phone away! I’m happy when I spend time with them.</w:t>
      </w:r>
    </w:p>
    <w:p w14:paraId="2BE58EA8" w14:textId="77777777" w:rsidR="00DC7171" w:rsidRPr="009E00FB" w:rsidRDefault="00DC7171" w:rsidP="00DC7171">
      <w:pPr>
        <w:pStyle w:val="questions"/>
      </w:pPr>
      <w:r>
        <w:rPr>
          <w:rFonts w:ascii="Hypatia Sans Pro Regular" w:hAnsi="Hypatia Sans Pro Regular" w:cs="Hypatia Sans Pro Regular"/>
        </w:rPr>
        <w:br w:type="column"/>
      </w:r>
      <w:r w:rsidRPr="009E00FB">
        <w:t>She talks about …</w:t>
      </w:r>
    </w:p>
    <w:p w14:paraId="209E9D19" w14:textId="77777777" w:rsidR="00DC7171" w:rsidRDefault="00DC7171" w:rsidP="00E95F6C">
      <w:pPr>
        <w:pStyle w:val="questions"/>
        <w:numPr>
          <w:ilvl w:val="0"/>
          <w:numId w:val="1"/>
        </w:numPr>
        <w:rPr>
          <w:rFonts w:ascii="Hypatia Sans Pro Regular" w:hAnsi="Hypatia Sans Pro Regular" w:cs="Hypatia Sans Pro Regular"/>
        </w:rPr>
      </w:pPr>
      <w:r>
        <w:t xml:space="preserve">how many friends she </w:t>
      </w:r>
      <w:proofErr w:type="gramStart"/>
      <w:r>
        <w:t>had.</w:t>
      </w:r>
      <w:proofErr w:type="gramEnd"/>
      <w:r>
        <w:tab/>
      </w:r>
      <w:r>
        <w:rPr>
          <w:rFonts w:ascii="Hypatia Sans Pro Regular" w:hAnsi="Hypatia Sans Pro Regular" w:cs="Hypatia Sans Pro Regular"/>
        </w:rPr>
        <w:tab/>
      </w:r>
      <w:r w:rsidRPr="00590781">
        <w:rPr>
          <w:rFonts w:ascii="Hypatia Sans Pro Regular" w:hAnsi="Hypatia Sans Pro Regular" w:cs="Hypatia Sans Pro Regular"/>
          <w:i/>
          <w:color w:val="404040"/>
          <w:bdr w:val="single" w:sz="8" w:space="0" w:color="auto"/>
        </w:rPr>
        <w:sym w:font="Wingdings" w:char="F0FC"/>
      </w:r>
      <w:r w:rsidRPr="00DC7171">
        <w:rPr>
          <w:rFonts w:ascii="Hypatia Sans Pro Regular" w:hAnsi="Hypatia Sans Pro Regular" w:cs="Hypatia Sans Pro Regular"/>
          <w:color w:val="FFFFFF" w:themeColor="background1"/>
          <w:bdr w:val="single" w:sz="8" w:space="0" w:color="auto"/>
        </w:rPr>
        <w:t>.</w:t>
      </w:r>
      <w:r>
        <w:rPr>
          <w:rFonts w:ascii="Hypatia Sans Pro Regular" w:hAnsi="Hypatia Sans Pro Regular" w:cs="Hypatia Sans Pro Regular"/>
        </w:rPr>
        <w:t xml:space="preserve"> </w:t>
      </w:r>
    </w:p>
    <w:p w14:paraId="7FFD884B" w14:textId="77777777" w:rsidR="00DC7171" w:rsidRDefault="00DC7171" w:rsidP="00C43399">
      <w:pPr>
        <w:pStyle w:val="questions"/>
        <w:numPr>
          <w:ilvl w:val="0"/>
          <w:numId w:val="1"/>
        </w:numPr>
        <w:rPr>
          <w:rFonts w:ascii="Hypatia Sans Pro Regular" w:hAnsi="Hypatia Sans Pro Regular" w:cs="Hypatia Sans Pro Regular"/>
        </w:rPr>
      </w:pPr>
      <w:r>
        <w:t xml:space="preserve">how many friends she has </w:t>
      </w:r>
      <w:proofErr w:type="gramStart"/>
      <w:r>
        <w:t>now.</w:t>
      </w:r>
      <w:proofErr w:type="gramEnd"/>
      <w:r>
        <w:rPr>
          <w:rFonts w:ascii="Hypatia Sans Pro Regular" w:hAnsi="Hypatia Sans Pro Regular" w:cs="Hypatia Sans Pro Regular"/>
        </w:rPr>
        <w:tab/>
      </w:r>
      <w:r>
        <w:rPr>
          <w:rFonts w:ascii="Hypatia Sans Pro Regular" w:hAnsi="Hypatia Sans Pro Regular" w:cs="Hypatia Sans Pro Regular"/>
        </w:rPr>
        <w:tab/>
      </w:r>
      <w:proofErr w:type="gramStart"/>
      <w:r w:rsidRPr="00DC7171">
        <w:rPr>
          <w:rFonts w:ascii="Hypatia Sans Pro Regular" w:hAnsi="Hypatia Sans Pro Regular" w:cs="Hypatia Sans Pro Regular"/>
          <w:color w:val="FFFFFF" w:themeColor="background1"/>
          <w:bdr w:val="single" w:sz="8" w:space="0" w:color="auto"/>
        </w:rPr>
        <w:t>.a.</w:t>
      </w:r>
      <w:proofErr w:type="gramEnd"/>
    </w:p>
    <w:p w14:paraId="3C6298A3" w14:textId="77777777" w:rsidR="00DC7171" w:rsidRDefault="00DC7171" w:rsidP="00C43399">
      <w:pPr>
        <w:pStyle w:val="questions"/>
        <w:numPr>
          <w:ilvl w:val="0"/>
          <w:numId w:val="1"/>
        </w:numPr>
        <w:rPr>
          <w:rFonts w:ascii="Hypatia Sans Pro Regular" w:hAnsi="Hypatia Sans Pro Regular" w:cs="Hypatia Sans Pro Regular"/>
        </w:rPr>
      </w:pPr>
      <w:r>
        <w:t xml:space="preserve">how many hobbies she </w:t>
      </w:r>
      <w:proofErr w:type="gramStart"/>
      <w:r>
        <w:t>had.</w:t>
      </w:r>
      <w:proofErr w:type="gramEnd"/>
      <w:r>
        <w:tab/>
      </w:r>
      <w:r>
        <w:rPr>
          <w:rFonts w:ascii="Hypatia Sans Pro Regular" w:hAnsi="Hypatia Sans Pro Regular" w:cs="Hypatia Sans Pro Regular"/>
        </w:rPr>
        <w:tab/>
      </w:r>
      <w:proofErr w:type="gramStart"/>
      <w:r w:rsidRPr="00DC7171">
        <w:rPr>
          <w:rFonts w:ascii="Hypatia Sans Pro Regular" w:hAnsi="Hypatia Sans Pro Regular" w:cs="Hypatia Sans Pro Regular"/>
          <w:color w:val="FFFFFF" w:themeColor="background1"/>
          <w:bdr w:val="single" w:sz="8" w:space="0" w:color="auto"/>
        </w:rPr>
        <w:t>.a.</w:t>
      </w:r>
      <w:proofErr w:type="gramEnd"/>
    </w:p>
    <w:p w14:paraId="2D867491" w14:textId="6DEE9C33" w:rsidR="00DC7171" w:rsidRDefault="00DC7171" w:rsidP="00C43399">
      <w:pPr>
        <w:pStyle w:val="questions"/>
        <w:numPr>
          <w:ilvl w:val="0"/>
          <w:numId w:val="1"/>
        </w:numPr>
        <w:rPr>
          <w:rFonts w:ascii="Hypatia Sans Pro Regular" w:hAnsi="Hypatia Sans Pro Regular" w:cs="Hypatia Sans Pro Regular"/>
        </w:rPr>
      </w:pPr>
      <w:r>
        <w:t xml:space="preserve">how she felt when she got </w:t>
      </w:r>
      <w:r w:rsidR="00244B5D">
        <w:t>“</w:t>
      </w:r>
      <w:r>
        <w:t>likes</w:t>
      </w:r>
      <w:r w:rsidR="00281B68">
        <w:t>.</w:t>
      </w:r>
      <w:r w:rsidR="00244B5D">
        <w:t>”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A329FDE" w14:textId="77777777" w:rsidR="00DC7171" w:rsidRDefault="00DC7171" w:rsidP="00C43399">
      <w:pPr>
        <w:pStyle w:val="questions"/>
        <w:numPr>
          <w:ilvl w:val="0"/>
          <w:numId w:val="1"/>
        </w:numPr>
        <w:rPr>
          <w:rFonts w:ascii="Hypatia Sans Pro Regular" w:hAnsi="Hypatia Sans Pro Regular" w:cs="Hypatia Sans Pro Regular"/>
        </w:rPr>
      </w:pPr>
      <w:r>
        <w:t xml:space="preserve">what she did in a café. </w:t>
      </w:r>
      <w:r>
        <w:tab/>
      </w:r>
      <w:r>
        <w:tab/>
      </w:r>
      <w:r>
        <w:rPr>
          <w:rFonts w:ascii="Hypatia Sans Pro Regular" w:hAnsi="Hypatia Sans Pro Regular" w:cs="Hypatia Sans Pro Regular"/>
        </w:rPr>
        <w:tab/>
      </w:r>
      <w:proofErr w:type="gramStart"/>
      <w:r w:rsidRPr="00DC7171">
        <w:rPr>
          <w:rFonts w:ascii="Hypatia Sans Pro Regular" w:hAnsi="Hypatia Sans Pro Regular" w:cs="Hypatia Sans Pro Regular"/>
          <w:color w:val="FFFFFF" w:themeColor="background1"/>
          <w:bdr w:val="single" w:sz="8" w:space="0" w:color="auto"/>
        </w:rPr>
        <w:t>.a.</w:t>
      </w:r>
      <w:proofErr w:type="gramEnd"/>
    </w:p>
    <w:p w14:paraId="232BBC2D" w14:textId="77777777" w:rsidR="00DC7171" w:rsidRDefault="00DC7171" w:rsidP="00C43399">
      <w:pPr>
        <w:pStyle w:val="questions"/>
        <w:numPr>
          <w:ilvl w:val="0"/>
          <w:numId w:val="1"/>
        </w:numPr>
        <w:rPr>
          <w:rFonts w:ascii="Hypatia Sans Pro Regular" w:hAnsi="Hypatia Sans Pro Regular" w:cs="Hypatia Sans Pro Regular"/>
        </w:rPr>
      </w:pPr>
      <w:r>
        <w:t xml:space="preserve">why some friends didn’t want to stay  </w:t>
      </w:r>
      <w:r>
        <w:br/>
        <w:t xml:space="preserve">with her. </w:t>
      </w:r>
      <w:r>
        <w:tab/>
      </w:r>
      <w:r>
        <w:tab/>
      </w:r>
      <w:r>
        <w:tab/>
      </w:r>
      <w:r>
        <w:rPr>
          <w:rFonts w:ascii="Hypatia Sans Pro Regular" w:hAnsi="Hypatia Sans Pro Regular" w:cs="Hypatia Sans Pro Regular"/>
        </w:rPr>
        <w:tab/>
      </w:r>
      <w:proofErr w:type="gramStart"/>
      <w:r w:rsidRPr="00DC7171">
        <w:rPr>
          <w:rFonts w:ascii="Hypatia Sans Pro Regular" w:hAnsi="Hypatia Sans Pro Regular" w:cs="Hypatia Sans Pro Regular"/>
          <w:color w:val="FFFFFF" w:themeColor="background1"/>
          <w:bdr w:val="single" w:sz="8" w:space="0" w:color="auto"/>
        </w:rPr>
        <w:t>.a.</w:t>
      </w:r>
      <w:proofErr w:type="gramEnd"/>
    </w:p>
    <w:p w14:paraId="5FDECA7C" w14:textId="77777777" w:rsidR="00DC7171" w:rsidRDefault="00DC7171" w:rsidP="00C43399">
      <w:pPr>
        <w:pStyle w:val="questions"/>
        <w:numPr>
          <w:ilvl w:val="0"/>
          <w:numId w:val="1"/>
        </w:numPr>
        <w:rPr>
          <w:rFonts w:ascii="Hypatia Sans Pro Regular" w:hAnsi="Hypatia Sans Pro Regular" w:cs="Hypatia Sans Pro Regular"/>
        </w:rPr>
      </w:pPr>
      <w:r>
        <w:t>why she wasn’t a good friend.</w:t>
      </w:r>
      <w:r>
        <w:tab/>
      </w:r>
      <w:r>
        <w:rPr>
          <w:rFonts w:ascii="Hypatia Sans Pro Regular" w:hAnsi="Hypatia Sans Pro Regular" w:cs="Hypatia Sans Pro Regular"/>
        </w:rPr>
        <w:tab/>
      </w:r>
      <w:proofErr w:type="gramStart"/>
      <w:r w:rsidRPr="00DC7171">
        <w:rPr>
          <w:rFonts w:ascii="Hypatia Sans Pro Regular" w:hAnsi="Hypatia Sans Pro Regular" w:cs="Hypatia Sans Pro Regular"/>
          <w:color w:val="FFFFFF" w:themeColor="background1"/>
          <w:bdr w:val="single" w:sz="8" w:space="0" w:color="auto"/>
        </w:rPr>
        <w:t>.a.</w:t>
      </w:r>
      <w:proofErr w:type="gramEnd"/>
    </w:p>
    <w:p w14:paraId="010AE379" w14:textId="77777777" w:rsidR="00DC7171" w:rsidRDefault="00DC7171" w:rsidP="00C43399">
      <w:pPr>
        <w:pStyle w:val="questions"/>
        <w:numPr>
          <w:ilvl w:val="0"/>
          <w:numId w:val="1"/>
        </w:numPr>
        <w:rPr>
          <w:rFonts w:ascii="Hypatia Sans Pro Regular" w:hAnsi="Hypatia Sans Pro Regular" w:cs="Hypatia Sans Pro Regular"/>
        </w:rPr>
      </w:pPr>
      <w:r>
        <w:t>a change she made.</w:t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9C54611" w14:textId="77777777" w:rsidR="00DC7171" w:rsidRDefault="00DC7171" w:rsidP="00C43399">
      <w:pPr>
        <w:pStyle w:val="questions"/>
        <w:numPr>
          <w:ilvl w:val="0"/>
          <w:numId w:val="1"/>
        </w:numPr>
        <w:rPr>
          <w:rFonts w:ascii="Hypatia Sans Pro Regular" w:hAnsi="Hypatia Sans Pro Regular" w:cs="Hypatia Sans Pro Regular"/>
        </w:rPr>
      </w:pPr>
      <w:r>
        <w:t>why she doesn’t like people in real life.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DC7171" w14:paraId="179E0CA6" w14:textId="77777777" w:rsidTr="00C0405D">
        <w:tc>
          <w:tcPr>
            <w:tcW w:w="476" w:type="dxa"/>
          </w:tcPr>
          <w:p w14:paraId="401DBAFE" w14:textId="77777777" w:rsidR="00DC7171" w:rsidRDefault="00DC7171" w:rsidP="00C0405D">
            <w:pPr>
              <w:pStyle w:val="questions"/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4F9B65D2" w14:textId="77777777" w:rsidR="00DC7171" w:rsidRPr="0057318B" w:rsidRDefault="00DC7171" w:rsidP="00C0405D">
            <w:pPr>
              <w:pStyle w:val="questions"/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</w:rPr>
              <w:t>7</w:t>
            </w:r>
          </w:p>
        </w:tc>
      </w:tr>
    </w:tbl>
    <w:p w14:paraId="2557EA3D" w14:textId="77777777" w:rsidR="00DC7171" w:rsidRDefault="00DC7171" w:rsidP="00DC7171">
      <w:pPr>
        <w:pStyle w:val="questions"/>
        <w:ind w:left="0" w:firstLine="0"/>
        <w:rPr>
          <w:rFonts w:ascii="Hypatia Sans Pro Regular" w:hAnsi="Hypatia Sans Pro Regular" w:cs="Hypatia Sans Pro Regular"/>
        </w:rPr>
      </w:pPr>
    </w:p>
    <w:p w14:paraId="38C1E6E6" w14:textId="77777777" w:rsidR="00DC7171" w:rsidRDefault="00DC7171" w:rsidP="00DC7171">
      <w:pPr>
        <w:pStyle w:val="04-NLnumberedlist"/>
        <w:tabs>
          <w:tab w:val="clear" w:pos="907"/>
          <w:tab w:val="left" w:pos="620"/>
          <w:tab w:val="right" w:pos="4436"/>
          <w:tab w:val="left" w:pos="5680"/>
          <w:tab w:val="left" w:pos="5953"/>
        </w:tabs>
        <w:spacing w:before="255" w:after="164"/>
        <w:ind w:left="0" w:firstLine="0"/>
        <w:rPr>
          <w:position w:val="-10"/>
        </w:rPr>
        <w:sectPr w:rsidR="00DC7171" w:rsidSect="00DC7171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05CF96CD" w14:textId="77777777" w:rsidR="009E00FB" w:rsidRDefault="009E00FB" w:rsidP="00DC7171">
      <w:pPr>
        <w:pStyle w:val="Rubric"/>
      </w:pPr>
    </w:p>
    <w:p w14:paraId="01C3DD00" w14:textId="52B07C33" w:rsidR="00DC7171" w:rsidRDefault="00DC7171" w:rsidP="00DC7171">
      <w:pPr>
        <w:pStyle w:val="Rubric"/>
      </w:pPr>
      <w:r>
        <w:t>2</w:t>
      </w:r>
      <w:r>
        <w:tab/>
        <w:t xml:space="preserve">Read the article again. </w:t>
      </w:r>
      <w:r w:rsidR="001E675B">
        <w:t xml:space="preserve">Answer </w:t>
      </w:r>
      <w:r>
        <w:t>T (true) or F (false).</w:t>
      </w:r>
    </w:p>
    <w:p w14:paraId="5201FB80" w14:textId="5799A424" w:rsidR="00DC7171" w:rsidRDefault="00DC7171" w:rsidP="00DC7171">
      <w:pPr>
        <w:pStyle w:val="questions"/>
      </w:pPr>
      <w:r>
        <w:t>0</w:t>
      </w:r>
      <w:r>
        <w:tab/>
        <w:t xml:space="preserve">In the past, the writer wanted to have </w:t>
      </w:r>
      <w:r w:rsidR="00244B5D">
        <w:t xml:space="preserve">a lot </w:t>
      </w:r>
      <w:r>
        <w:t>of friends.</w:t>
      </w:r>
      <w:r>
        <w:tab/>
        <w:t xml:space="preserve"> </w:t>
      </w:r>
      <w:r>
        <w:tab/>
      </w:r>
      <w:r>
        <w:tab/>
      </w:r>
      <w:r>
        <w:rPr>
          <w:color w:val="FFFFFF" w:themeColor="background1"/>
          <w:bdr w:val="single" w:sz="8" w:space="0" w:color="auto"/>
        </w:rPr>
        <w:t xml:space="preserve"> </w:t>
      </w:r>
      <w:r w:rsidRPr="00590781">
        <w:rPr>
          <w:i/>
          <w:color w:val="404040"/>
          <w:bdr w:val="single" w:sz="8" w:space="0" w:color="auto"/>
        </w:rPr>
        <w:t>T</w:t>
      </w:r>
      <w:r w:rsidRPr="00625E5D">
        <w:rPr>
          <w:color w:val="FFFFFF" w:themeColor="background1"/>
          <w:bdr w:val="single" w:sz="8" w:space="0" w:color="auto"/>
        </w:rPr>
        <w:t>.</w:t>
      </w:r>
    </w:p>
    <w:p w14:paraId="311A47AD" w14:textId="77777777" w:rsidR="00DC7171" w:rsidRDefault="00DC7171" w:rsidP="00DC7171">
      <w:pPr>
        <w:pStyle w:val="questions"/>
      </w:pPr>
      <w:r>
        <w:t>1</w:t>
      </w:r>
      <w:r>
        <w:tab/>
        <w:t>Now, she has over 200 friends.</w:t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583C9116" w14:textId="77777777" w:rsidR="00DC7171" w:rsidRDefault="00DC7171" w:rsidP="00DC7171">
      <w:pPr>
        <w:pStyle w:val="questions"/>
      </w:pPr>
      <w:r>
        <w:t>2</w:t>
      </w:r>
      <w:r>
        <w:tab/>
        <w:t xml:space="preserve">She doesn’t want to have any friends now. </w:t>
      </w:r>
      <w:r>
        <w:tab/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2696DFA5" w14:textId="77777777" w:rsidR="00DC7171" w:rsidRDefault="00DC7171" w:rsidP="00DC7171">
      <w:pPr>
        <w:pStyle w:val="questions"/>
      </w:pPr>
      <w:r>
        <w:t>3</w:t>
      </w:r>
      <w:r>
        <w:tab/>
        <w:t xml:space="preserve">She likes putting photos on the internet now. </w:t>
      </w:r>
      <w:r>
        <w:tab/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050E90F1" w14:textId="77777777" w:rsidR="00DC7171" w:rsidRDefault="00DC7171" w:rsidP="00DC7171">
      <w:pPr>
        <w:pStyle w:val="questions"/>
      </w:pPr>
      <w:r>
        <w:t>4</w:t>
      </w:r>
      <w:r>
        <w:tab/>
        <w:t xml:space="preserve">She doesn’t like going to cafés to see her friends. </w:t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ADB126B" w14:textId="3949E111" w:rsidR="00DC7171" w:rsidRDefault="00DC7171" w:rsidP="00DC7171">
      <w:pPr>
        <w:pStyle w:val="questions"/>
      </w:pPr>
      <w:r>
        <w:t>5</w:t>
      </w:r>
      <w:r>
        <w:tab/>
        <w:t xml:space="preserve">She didn’t think it was important to have </w:t>
      </w:r>
      <w:r w:rsidR="00244B5D">
        <w:t xml:space="preserve">a lot </w:t>
      </w:r>
      <w:r>
        <w:t xml:space="preserve">of </w:t>
      </w:r>
      <w:r w:rsidR="00244B5D">
        <w:t xml:space="preserve">“likes” </w:t>
      </w:r>
      <w:r>
        <w:t>on the internet.</w:t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615E546F" w14:textId="77777777" w:rsidR="00DC7171" w:rsidRDefault="00DC7171" w:rsidP="00DC7171">
      <w:pPr>
        <w:pStyle w:val="questions"/>
      </w:pPr>
      <w:r>
        <w:t>6</w:t>
      </w:r>
      <w:r>
        <w:tab/>
        <w:t>She lost some friends because she didn’t think about them.</w:t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7AD9FDB0" w14:textId="77777777" w:rsidR="00DC7171" w:rsidRDefault="00DC7171" w:rsidP="00DC7171">
      <w:pPr>
        <w:pStyle w:val="questions"/>
      </w:pPr>
      <w:r>
        <w:t>7</w:t>
      </w:r>
      <w:r>
        <w:tab/>
        <w:t>She wants to be a good friend to other people now.</w:t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7E64133" w14:textId="77777777" w:rsidR="00DC7171" w:rsidRDefault="00DC7171" w:rsidP="00DC7171">
      <w:pPr>
        <w:pStyle w:val="questions"/>
      </w:pPr>
      <w:r>
        <w:t>8</w:t>
      </w:r>
      <w:r>
        <w:tab/>
        <w:t xml:space="preserve">She doesn’t use her phone when she is with her friends. </w:t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DC7171" w14:paraId="4029FDB3" w14:textId="77777777" w:rsidTr="00C0405D">
        <w:tc>
          <w:tcPr>
            <w:tcW w:w="425" w:type="dxa"/>
          </w:tcPr>
          <w:p w14:paraId="77600988" w14:textId="77777777" w:rsidR="00DC7171" w:rsidRDefault="00DC7171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3A5A959A" w14:textId="77777777" w:rsidR="00DC7171" w:rsidRPr="00A96F8A" w:rsidRDefault="00DC7171" w:rsidP="00C0405D">
            <w:pPr>
              <w:pStyle w:val="textbox"/>
              <w:jc w:val="right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25F6A42E" w14:textId="77777777" w:rsidR="00DC7171" w:rsidRDefault="00DC7171" w:rsidP="00DC7171">
      <w:pPr>
        <w:pStyle w:val="questions"/>
        <w:rPr>
          <w:position w:val="-10"/>
        </w:rPr>
      </w:pPr>
    </w:p>
    <w:p w14:paraId="02053EA0" w14:textId="77777777" w:rsidR="00DC7171" w:rsidRDefault="00DC7171" w:rsidP="00DC7171">
      <w:pPr>
        <w:pStyle w:val="Heading1"/>
      </w:pPr>
      <w:r>
        <w:lastRenderedPageBreak/>
        <w:t>LISTENING</w:t>
      </w:r>
    </w:p>
    <w:p w14:paraId="1E401F4C" w14:textId="77777777" w:rsidR="00DC7171" w:rsidRDefault="00DC7171" w:rsidP="00DC7171">
      <w:pPr>
        <w:pStyle w:val="Rubric"/>
        <w:rPr>
          <w:rFonts w:ascii="Calibri" w:hAnsi="Calibri" w:cs="Calibri"/>
          <w:i/>
          <w:iCs/>
          <w:sz w:val="20"/>
          <w:szCs w:val="20"/>
        </w:rPr>
      </w:pPr>
      <w:r>
        <w:t>3</w:t>
      </w:r>
      <w:r>
        <w:tab/>
      </w:r>
      <w:r w:rsidR="00A0623C" w:rsidRPr="007B723F">
        <w:rPr>
          <w:b w:val="0"/>
          <w:bCs w:val="0"/>
          <w:noProof/>
          <w:lang w:eastAsia="en-GB"/>
        </w:rPr>
        <w:drawing>
          <wp:inline distT="0" distB="0" distL="0" distR="0" wp14:anchorId="41E1C99F" wp14:editId="0E00B23B">
            <wp:extent cx="171450" cy="107654"/>
            <wp:effectExtent l="0" t="0" r="0" b="698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945" cy="121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623C">
        <w:t xml:space="preserve"> </w:t>
      </w:r>
      <w:r>
        <w:t>Listen to a conversation about how two people met. Put the events in the correct order (1–8).</w:t>
      </w:r>
    </w:p>
    <w:p w14:paraId="1CFD6FAB" w14:textId="77777777" w:rsidR="00DC7171" w:rsidRDefault="00E95F6C" w:rsidP="00C43399">
      <w:pPr>
        <w:pStyle w:val="questions"/>
        <w:numPr>
          <w:ilvl w:val="0"/>
          <w:numId w:val="2"/>
        </w:numPr>
        <w:ind w:left="283" w:hanging="283"/>
      </w:pP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  <w:r>
        <w:t xml:space="preserve"> </w:t>
      </w:r>
      <w:r w:rsidR="00DC7171">
        <w:t>John started selling magazines.</w:t>
      </w:r>
    </w:p>
    <w:p w14:paraId="41B1C16C" w14:textId="77777777" w:rsidR="00DC7171" w:rsidRDefault="00E95F6C" w:rsidP="00C43399">
      <w:pPr>
        <w:pStyle w:val="questions"/>
        <w:numPr>
          <w:ilvl w:val="0"/>
          <w:numId w:val="2"/>
        </w:numPr>
        <w:ind w:left="283" w:hanging="283"/>
      </w:pPr>
      <w:r>
        <w:rPr>
          <w:color w:val="FFFFFF" w:themeColor="background1"/>
          <w:bdr w:val="single" w:sz="8" w:space="0" w:color="auto"/>
        </w:rPr>
        <w:t>.</w:t>
      </w:r>
      <w:r w:rsidRPr="00590781">
        <w:rPr>
          <w:i/>
          <w:color w:val="404040"/>
          <w:bdr w:val="single" w:sz="8" w:space="0" w:color="auto"/>
        </w:rPr>
        <w:t>1</w:t>
      </w:r>
      <w:r w:rsidRPr="00625E5D">
        <w:rPr>
          <w:color w:val="FFFFFF" w:themeColor="background1"/>
          <w:bdr w:val="single" w:sz="8" w:space="0" w:color="auto"/>
        </w:rPr>
        <w:t>.</w:t>
      </w:r>
      <w:r>
        <w:t xml:space="preserve"> </w:t>
      </w:r>
      <w:r w:rsidR="00DC7171">
        <w:t>John lost his home.</w:t>
      </w:r>
    </w:p>
    <w:p w14:paraId="5B561EF4" w14:textId="77777777" w:rsidR="00DC7171" w:rsidRDefault="00DC7171" w:rsidP="00C43399">
      <w:pPr>
        <w:pStyle w:val="questions"/>
        <w:numPr>
          <w:ilvl w:val="0"/>
          <w:numId w:val="2"/>
        </w:numPr>
        <w:ind w:left="283" w:hanging="283"/>
      </w:pPr>
      <w:r>
        <w:tab/>
      </w:r>
      <w:proofErr w:type="gramStart"/>
      <w:r w:rsidR="00E95F6C" w:rsidRPr="00625E5D">
        <w:rPr>
          <w:color w:val="FFFFFF" w:themeColor="background1"/>
          <w:bdr w:val="single" w:sz="8" w:space="0" w:color="auto"/>
        </w:rPr>
        <w:t>.a.</w:t>
      </w:r>
      <w:proofErr w:type="gramEnd"/>
      <w:r w:rsidR="00E95F6C">
        <w:t xml:space="preserve"> </w:t>
      </w:r>
      <w:r>
        <w:t>John asked Annie to buy his magazine.</w:t>
      </w:r>
    </w:p>
    <w:p w14:paraId="11EE64DD" w14:textId="77777777" w:rsidR="00DC7171" w:rsidRDefault="00DC7171" w:rsidP="00C43399">
      <w:pPr>
        <w:pStyle w:val="questions"/>
        <w:numPr>
          <w:ilvl w:val="0"/>
          <w:numId w:val="2"/>
        </w:numPr>
        <w:ind w:left="283" w:hanging="283"/>
      </w:pPr>
      <w:r>
        <w:tab/>
      </w:r>
      <w:proofErr w:type="gramStart"/>
      <w:r w:rsidR="00E95F6C" w:rsidRPr="00625E5D">
        <w:rPr>
          <w:color w:val="FFFFFF" w:themeColor="background1"/>
          <w:bdr w:val="single" w:sz="8" w:space="0" w:color="auto"/>
        </w:rPr>
        <w:t>.a.</w:t>
      </w:r>
      <w:proofErr w:type="gramEnd"/>
      <w:r w:rsidR="00E95F6C">
        <w:t xml:space="preserve"> </w:t>
      </w:r>
      <w:r>
        <w:t>John did something very generous.</w:t>
      </w:r>
    </w:p>
    <w:p w14:paraId="01A02D2F" w14:textId="77777777" w:rsidR="00DC7171" w:rsidRDefault="00DC7171" w:rsidP="00C43399">
      <w:pPr>
        <w:pStyle w:val="questions"/>
        <w:numPr>
          <w:ilvl w:val="0"/>
          <w:numId w:val="2"/>
        </w:numPr>
        <w:ind w:left="283" w:hanging="283"/>
      </w:pPr>
      <w:r>
        <w:tab/>
      </w:r>
      <w:proofErr w:type="gramStart"/>
      <w:r w:rsidR="00E95F6C" w:rsidRPr="00625E5D">
        <w:rPr>
          <w:color w:val="FFFFFF" w:themeColor="background1"/>
          <w:bdr w:val="single" w:sz="8" w:space="0" w:color="auto"/>
        </w:rPr>
        <w:t>.a.</w:t>
      </w:r>
      <w:proofErr w:type="gramEnd"/>
      <w:r w:rsidR="00E95F6C">
        <w:t xml:space="preserve"> </w:t>
      </w:r>
      <w:r>
        <w:t>Annie and John decided something about their future.</w:t>
      </w:r>
    </w:p>
    <w:p w14:paraId="78F20EB5" w14:textId="77777777" w:rsidR="00DC7171" w:rsidRDefault="00DC7171" w:rsidP="00C43399">
      <w:pPr>
        <w:pStyle w:val="questions"/>
        <w:numPr>
          <w:ilvl w:val="0"/>
          <w:numId w:val="2"/>
        </w:numPr>
        <w:ind w:left="283" w:hanging="283"/>
      </w:pPr>
      <w:r>
        <w:tab/>
      </w:r>
      <w:proofErr w:type="gramStart"/>
      <w:r w:rsidR="00E95F6C" w:rsidRPr="00625E5D">
        <w:rPr>
          <w:color w:val="FFFFFF" w:themeColor="background1"/>
          <w:bdr w:val="single" w:sz="8" w:space="0" w:color="auto"/>
        </w:rPr>
        <w:t>.a.</w:t>
      </w:r>
      <w:proofErr w:type="gramEnd"/>
      <w:r w:rsidR="00E95F6C">
        <w:t xml:space="preserve"> </w:t>
      </w:r>
      <w:r>
        <w:t xml:space="preserve">Annie met a man with no home. </w:t>
      </w:r>
    </w:p>
    <w:p w14:paraId="792B1D27" w14:textId="77777777" w:rsidR="00DC7171" w:rsidRDefault="00DC7171" w:rsidP="00C43399">
      <w:pPr>
        <w:pStyle w:val="questions"/>
        <w:numPr>
          <w:ilvl w:val="0"/>
          <w:numId w:val="2"/>
        </w:numPr>
        <w:ind w:left="283" w:hanging="283"/>
      </w:pPr>
      <w:r>
        <w:tab/>
      </w:r>
      <w:proofErr w:type="gramStart"/>
      <w:r w:rsidR="00E95F6C" w:rsidRPr="00625E5D">
        <w:rPr>
          <w:color w:val="FFFFFF" w:themeColor="background1"/>
          <w:bdr w:val="single" w:sz="8" w:space="0" w:color="auto"/>
        </w:rPr>
        <w:t>.a.</w:t>
      </w:r>
      <w:proofErr w:type="gramEnd"/>
      <w:r w:rsidR="00E95F6C">
        <w:t xml:space="preserve"> </w:t>
      </w:r>
      <w:r>
        <w:t>Annie and John became good friends.</w:t>
      </w:r>
    </w:p>
    <w:p w14:paraId="060A6007" w14:textId="624C2530" w:rsidR="00DC7171" w:rsidRDefault="00DC7171" w:rsidP="00C43399">
      <w:pPr>
        <w:pStyle w:val="questions"/>
        <w:numPr>
          <w:ilvl w:val="0"/>
          <w:numId w:val="2"/>
        </w:numPr>
        <w:ind w:left="283" w:hanging="283"/>
      </w:pPr>
      <w:r>
        <w:tab/>
      </w:r>
      <w:proofErr w:type="gramStart"/>
      <w:r w:rsidR="00E95F6C" w:rsidRPr="00625E5D">
        <w:rPr>
          <w:color w:val="FFFFFF" w:themeColor="background1"/>
          <w:bdr w:val="single" w:sz="8" w:space="0" w:color="auto"/>
        </w:rPr>
        <w:t>.a.</w:t>
      </w:r>
      <w:proofErr w:type="gramEnd"/>
      <w:r w:rsidR="00E95F6C">
        <w:t xml:space="preserve"> </w:t>
      </w:r>
      <w:r>
        <w:t>Annie felt very bad because she wanted to be helpful.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DC7171" w14:paraId="78A920B1" w14:textId="77777777" w:rsidTr="00C0405D">
        <w:tc>
          <w:tcPr>
            <w:tcW w:w="425" w:type="dxa"/>
          </w:tcPr>
          <w:p w14:paraId="57128D96" w14:textId="77777777" w:rsidR="00DC7171" w:rsidRDefault="00DC7171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7DCE914D" w14:textId="77777777" w:rsidR="00DC7171" w:rsidRPr="00A96F8A" w:rsidRDefault="00DC7171" w:rsidP="00A0623C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0B5831E5" w14:textId="77777777" w:rsidR="00DC7171" w:rsidRDefault="00DC7171" w:rsidP="00DC7171">
      <w:pPr>
        <w:pStyle w:val="04-NLnumberedlist"/>
        <w:tabs>
          <w:tab w:val="left" w:pos="4535"/>
          <w:tab w:val="left" w:pos="5669"/>
          <w:tab w:val="left" w:pos="5953"/>
        </w:tabs>
        <w:spacing w:before="113" w:after="57"/>
        <w:rPr>
          <w:position w:val="-2"/>
        </w:rPr>
      </w:pPr>
    </w:p>
    <w:p w14:paraId="517EE0F4" w14:textId="77777777" w:rsidR="00DC7171" w:rsidRDefault="00DC7171" w:rsidP="00DC7171">
      <w:pPr>
        <w:pStyle w:val="Rubric"/>
      </w:pPr>
      <w:r>
        <w:t>4</w:t>
      </w:r>
      <w:r>
        <w:tab/>
      </w:r>
      <w:r w:rsidR="00A0623C" w:rsidRPr="007B723F">
        <w:rPr>
          <w:b w:val="0"/>
          <w:bCs w:val="0"/>
          <w:noProof/>
          <w:lang w:eastAsia="en-GB"/>
        </w:rPr>
        <w:drawing>
          <wp:inline distT="0" distB="0" distL="0" distR="0" wp14:anchorId="4BC23043" wp14:editId="73C26855">
            <wp:extent cx="171450" cy="107654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614" cy="120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623C">
        <w:t xml:space="preserve"> </w:t>
      </w:r>
      <w:r>
        <w:t>Listen again and choose the correct answer (A, B</w:t>
      </w:r>
      <w:r w:rsidR="00244B5D">
        <w:t>,</w:t>
      </w:r>
      <w:r>
        <w:t xml:space="preserve"> or C). </w:t>
      </w:r>
    </w:p>
    <w:p w14:paraId="0B88C46A" w14:textId="77777777" w:rsidR="00DC7171" w:rsidRDefault="00DC7171" w:rsidP="00E95F6C">
      <w:pPr>
        <w:pStyle w:val="questions"/>
        <w:ind w:left="283" w:firstLine="0"/>
        <w:sectPr w:rsidR="00DC7171" w:rsidSect="009B610D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18E3CCD5" w14:textId="77777777" w:rsidR="00DC7171" w:rsidRDefault="00DC7171" w:rsidP="00E95F6C">
      <w:pPr>
        <w:pStyle w:val="questions"/>
        <w:numPr>
          <w:ilvl w:val="0"/>
          <w:numId w:val="4"/>
        </w:numPr>
        <w:ind w:left="284" w:hanging="284"/>
      </w:pPr>
      <w:r>
        <w:t xml:space="preserve">John </w:t>
      </w:r>
      <w:proofErr w:type="gramStart"/>
      <w:r>
        <w:t>lived on the streets</w:t>
      </w:r>
      <w:proofErr w:type="gramEnd"/>
      <w:r>
        <w:t xml:space="preserve"> because</w:t>
      </w:r>
    </w:p>
    <w:p w14:paraId="7635D54D" w14:textId="77777777" w:rsidR="00DC7171" w:rsidRDefault="00E95F6C" w:rsidP="00E95F6C">
      <w:pPr>
        <w:pStyle w:val="questions"/>
      </w:pPr>
      <w:r>
        <w:tab/>
      </w:r>
      <w:r w:rsidR="00DC7171">
        <w:t>A</w:t>
      </w:r>
      <w:r w:rsidR="00DC7171">
        <w:tab/>
        <w:t>he had no home.</w:t>
      </w:r>
    </w:p>
    <w:p w14:paraId="0A44E795" w14:textId="77777777" w:rsidR="00DC7171" w:rsidRDefault="00E95F6C" w:rsidP="00E95F6C">
      <w:pPr>
        <w:pStyle w:val="questions"/>
      </w:pPr>
      <w:r>
        <w:tab/>
      </w:r>
      <w:r w:rsidR="00DC7171">
        <w:t>B</w:t>
      </w:r>
      <w:r w:rsidR="00DC7171">
        <w:tab/>
        <w:t>he had a bad home.</w:t>
      </w:r>
    </w:p>
    <w:p w14:paraId="1074F54E" w14:textId="77777777" w:rsidR="00DC7171" w:rsidRDefault="00E95F6C" w:rsidP="00E95F6C">
      <w:pPr>
        <w:pStyle w:val="questions"/>
        <w:spacing w:after="120"/>
      </w:pPr>
      <w:r>
        <w:tab/>
      </w:r>
      <w:r w:rsidR="00DC7171">
        <w:t>C</w:t>
      </w:r>
      <w:r w:rsidR="00DC7171">
        <w:tab/>
        <w:t>he wanted to make money.</w:t>
      </w:r>
    </w:p>
    <w:p w14:paraId="71F37152" w14:textId="77777777" w:rsidR="00DC7171" w:rsidRDefault="00DC7171" w:rsidP="00E95F6C">
      <w:pPr>
        <w:pStyle w:val="questions"/>
        <w:numPr>
          <w:ilvl w:val="0"/>
          <w:numId w:val="4"/>
        </w:numPr>
        <w:ind w:left="284" w:hanging="284"/>
      </w:pPr>
      <w:r>
        <w:t>He sold magazines to</w:t>
      </w:r>
    </w:p>
    <w:p w14:paraId="234F5BA4" w14:textId="77777777" w:rsidR="00DC7171" w:rsidRDefault="00E95F6C" w:rsidP="00E95F6C">
      <w:pPr>
        <w:pStyle w:val="questions"/>
      </w:pPr>
      <w:r>
        <w:tab/>
      </w:r>
      <w:r w:rsidR="00DC7171">
        <w:t>A</w:t>
      </w:r>
      <w:r w:rsidR="00DC7171">
        <w:tab/>
        <w:t>people with no homes.</w:t>
      </w:r>
    </w:p>
    <w:p w14:paraId="367B5801" w14:textId="77777777" w:rsidR="00DC7171" w:rsidRDefault="00E95F6C" w:rsidP="00E95F6C">
      <w:pPr>
        <w:pStyle w:val="questions"/>
      </w:pPr>
      <w:r>
        <w:tab/>
      </w:r>
      <w:r w:rsidR="00DC7171">
        <w:t>B</w:t>
      </w:r>
      <w:r w:rsidR="00DC7171">
        <w:tab/>
        <w:t>make enough money to sleep in a hotel.</w:t>
      </w:r>
    </w:p>
    <w:p w14:paraId="34EBE565" w14:textId="77777777" w:rsidR="00DC7171" w:rsidRDefault="00E95F6C" w:rsidP="00E95F6C">
      <w:pPr>
        <w:pStyle w:val="questions"/>
        <w:spacing w:after="160"/>
      </w:pPr>
      <w:r>
        <w:tab/>
      </w:r>
      <w:r w:rsidR="00DC7171">
        <w:t>C</w:t>
      </w:r>
      <w:r w:rsidR="00DC7171">
        <w:tab/>
        <w:t>buy a bed.</w:t>
      </w:r>
    </w:p>
    <w:p w14:paraId="58CC3506" w14:textId="77777777" w:rsidR="00DC7171" w:rsidRDefault="00DC7171" w:rsidP="00E95F6C">
      <w:pPr>
        <w:pStyle w:val="questions"/>
        <w:numPr>
          <w:ilvl w:val="0"/>
          <w:numId w:val="4"/>
        </w:numPr>
        <w:ind w:left="284" w:hanging="284"/>
      </w:pPr>
      <w:r>
        <w:t>Annie stopped walking because</w:t>
      </w:r>
    </w:p>
    <w:p w14:paraId="2D1AFF26" w14:textId="77777777" w:rsidR="00DC7171" w:rsidRDefault="00E95F6C" w:rsidP="00E95F6C">
      <w:pPr>
        <w:pStyle w:val="questions"/>
      </w:pPr>
      <w:r>
        <w:tab/>
      </w:r>
      <w:r w:rsidR="00DC7171">
        <w:t>A</w:t>
      </w:r>
      <w:r w:rsidR="00DC7171">
        <w:tab/>
        <w:t>John said something to her.</w:t>
      </w:r>
    </w:p>
    <w:p w14:paraId="7FBB11B8" w14:textId="77777777" w:rsidR="00DC7171" w:rsidRDefault="00E95F6C" w:rsidP="00E95F6C">
      <w:pPr>
        <w:pStyle w:val="questions"/>
      </w:pPr>
      <w:r>
        <w:tab/>
      </w:r>
      <w:r w:rsidR="00DC7171">
        <w:t>B</w:t>
      </w:r>
      <w:r w:rsidR="00DC7171">
        <w:tab/>
        <w:t>she wanted to look at John.</w:t>
      </w:r>
    </w:p>
    <w:p w14:paraId="46A3B388" w14:textId="77777777" w:rsidR="00DC7171" w:rsidRDefault="00E95F6C" w:rsidP="00E95F6C">
      <w:pPr>
        <w:pStyle w:val="questions"/>
        <w:spacing w:after="160"/>
      </w:pPr>
      <w:r>
        <w:tab/>
      </w:r>
      <w:r w:rsidR="00DC7171">
        <w:t>C</w:t>
      </w:r>
      <w:r w:rsidR="00DC7171">
        <w:tab/>
        <w:t>she didn’t have any money.</w:t>
      </w:r>
    </w:p>
    <w:p w14:paraId="112B53A2" w14:textId="77777777" w:rsidR="00DC7171" w:rsidRDefault="00DC7171" w:rsidP="00E95F6C">
      <w:pPr>
        <w:pStyle w:val="questions"/>
        <w:numPr>
          <w:ilvl w:val="0"/>
          <w:numId w:val="4"/>
        </w:numPr>
        <w:ind w:left="284" w:hanging="284"/>
      </w:pPr>
      <w:r>
        <w:t>She cried because she</w:t>
      </w:r>
    </w:p>
    <w:p w14:paraId="46341E8E" w14:textId="77777777" w:rsidR="00DC7171" w:rsidRDefault="00E95F6C" w:rsidP="00E95F6C">
      <w:pPr>
        <w:pStyle w:val="questions"/>
      </w:pPr>
      <w:r>
        <w:tab/>
      </w:r>
      <w:r w:rsidR="00DC7171">
        <w:t>A</w:t>
      </w:r>
      <w:r w:rsidR="00DC7171">
        <w:tab/>
        <w:t>didn’t want to buy John’s magazine.</w:t>
      </w:r>
    </w:p>
    <w:p w14:paraId="588509F9" w14:textId="77777777" w:rsidR="00DC7171" w:rsidRDefault="00E95F6C" w:rsidP="00E95F6C">
      <w:pPr>
        <w:pStyle w:val="questions"/>
      </w:pPr>
      <w:r>
        <w:tab/>
      </w:r>
      <w:r w:rsidR="00DC7171">
        <w:t>B</w:t>
      </w:r>
      <w:r w:rsidR="00DC7171">
        <w:tab/>
        <w:t xml:space="preserve">was so happy to meet John. </w:t>
      </w:r>
    </w:p>
    <w:p w14:paraId="02DC6DE0" w14:textId="77777777" w:rsidR="00DC7171" w:rsidRDefault="00E95F6C" w:rsidP="00E95F6C">
      <w:pPr>
        <w:pStyle w:val="questions"/>
      </w:pPr>
      <w:r>
        <w:tab/>
      </w:r>
      <w:r w:rsidR="00DC7171">
        <w:t>C</w:t>
      </w:r>
      <w:r w:rsidR="00DC7171">
        <w:tab/>
        <w:t>wanted to buy John’s magazine.</w:t>
      </w:r>
    </w:p>
    <w:p w14:paraId="5D6FEABD" w14:textId="77777777" w:rsidR="00DC7171" w:rsidRDefault="00DC7171" w:rsidP="00E95F6C">
      <w:pPr>
        <w:pStyle w:val="questions"/>
        <w:numPr>
          <w:ilvl w:val="0"/>
          <w:numId w:val="4"/>
        </w:numPr>
      </w:pPr>
      <w:r>
        <w:t>Annie didn’t have any money because she</w:t>
      </w:r>
    </w:p>
    <w:p w14:paraId="298D2FA1" w14:textId="1E3B7E60" w:rsidR="00DC7171" w:rsidRDefault="00DC7171" w:rsidP="00E95F6C">
      <w:pPr>
        <w:pStyle w:val="questions"/>
        <w:tabs>
          <w:tab w:val="left" w:pos="1134"/>
        </w:tabs>
        <w:ind w:left="720" w:firstLine="0"/>
      </w:pPr>
      <w:r>
        <w:t>A</w:t>
      </w:r>
      <w:r>
        <w:tab/>
        <w:t xml:space="preserve">didn’t want to live in a cold, dark </w:t>
      </w:r>
      <w:r w:rsidR="00244B5D">
        <w:t>apartment</w:t>
      </w:r>
      <w:r>
        <w:t>.</w:t>
      </w:r>
    </w:p>
    <w:p w14:paraId="2868EB3D" w14:textId="77777777" w:rsidR="00DC7171" w:rsidRDefault="00DC7171" w:rsidP="00E95F6C">
      <w:pPr>
        <w:pStyle w:val="questions"/>
        <w:tabs>
          <w:tab w:val="left" w:pos="1134"/>
        </w:tabs>
        <w:ind w:left="720" w:firstLine="0"/>
      </w:pPr>
      <w:r>
        <w:t>B</w:t>
      </w:r>
      <w:r>
        <w:tab/>
        <w:t>didn’t have a job.</w:t>
      </w:r>
    </w:p>
    <w:p w14:paraId="5C153C08" w14:textId="77777777" w:rsidR="00DC7171" w:rsidRDefault="00DC7171" w:rsidP="00E95F6C">
      <w:pPr>
        <w:pStyle w:val="questions"/>
        <w:tabs>
          <w:tab w:val="left" w:pos="1134"/>
        </w:tabs>
        <w:spacing w:after="160"/>
        <w:ind w:left="720" w:firstLine="0"/>
      </w:pPr>
      <w:r>
        <w:t>C</w:t>
      </w:r>
      <w:r>
        <w:tab/>
        <w:t>gave it all to John.</w:t>
      </w:r>
    </w:p>
    <w:p w14:paraId="35ACD394" w14:textId="77777777" w:rsidR="00DC7171" w:rsidRDefault="00DC7171" w:rsidP="00E95F6C">
      <w:pPr>
        <w:pStyle w:val="questions"/>
        <w:numPr>
          <w:ilvl w:val="0"/>
          <w:numId w:val="4"/>
        </w:numPr>
        <w:tabs>
          <w:tab w:val="left" w:pos="1134"/>
        </w:tabs>
      </w:pPr>
      <w:r>
        <w:t>John didn’t want Annie to be sad, so he gave her</w:t>
      </w:r>
    </w:p>
    <w:p w14:paraId="423D91FB" w14:textId="77777777" w:rsidR="00DC7171" w:rsidRDefault="00DC7171" w:rsidP="00E95F6C">
      <w:pPr>
        <w:pStyle w:val="questions"/>
        <w:tabs>
          <w:tab w:val="left" w:pos="1134"/>
        </w:tabs>
        <w:ind w:left="720" w:firstLine="0"/>
      </w:pPr>
      <w:r>
        <w:t>A</w:t>
      </w:r>
      <w:r>
        <w:tab/>
      </w:r>
      <w:proofErr w:type="spellStart"/>
      <w:r>
        <w:t>a</w:t>
      </w:r>
      <w:proofErr w:type="spellEnd"/>
      <w:r>
        <w:t xml:space="preserve"> job.</w:t>
      </w:r>
    </w:p>
    <w:p w14:paraId="4F163362" w14:textId="77777777" w:rsidR="00DC7171" w:rsidRDefault="00DC7171" w:rsidP="00E95F6C">
      <w:pPr>
        <w:pStyle w:val="questions"/>
        <w:tabs>
          <w:tab w:val="left" w:pos="1134"/>
        </w:tabs>
        <w:ind w:left="720" w:firstLine="0"/>
      </w:pPr>
      <w:r>
        <w:t>B</w:t>
      </w:r>
      <w:r>
        <w:tab/>
        <w:t>a magazine.</w:t>
      </w:r>
    </w:p>
    <w:p w14:paraId="21BE1158" w14:textId="77777777" w:rsidR="00DC7171" w:rsidRDefault="00DC7171" w:rsidP="00E95F6C">
      <w:pPr>
        <w:pStyle w:val="questions"/>
        <w:tabs>
          <w:tab w:val="left" w:pos="1134"/>
        </w:tabs>
        <w:spacing w:after="160"/>
        <w:ind w:left="720" w:firstLine="0"/>
      </w:pPr>
      <w:r>
        <w:t>C</w:t>
      </w:r>
      <w:r>
        <w:tab/>
        <w:t>all his money.</w:t>
      </w:r>
    </w:p>
    <w:p w14:paraId="13AC0F2C" w14:textId="77777777" w:rsidR="00DC7171" w:rsidRDefault="00DC7171" w:rsidP="00E95F6C">
      <w:pPr>
        <w:pStyle w:val="questions"/>
        <w:numPr>
          <w:ilvl w:val="0"/>
          <w:numId w:val="4"/>
        </w:numPr>
        <w:tabs>
          <w:tab w:val="left" w:pos="1134"/>
        </w:tabs>
      </w:pPr>
      <w:r>
        <w:t>Annie and John met each other again</w:t>
      </w:r>
    </w:p>
    <w:p w14:paraId="4ACED949" w14:textId="77777777" w:rsidR="00DC7171" w:rsidRDefault="00DC7171" w:rsidP="00E95F6C">
      <w:pPr>
        <w:pStyle w:val="questions"/>
        <w:tabs>
          <w:tab w:val="left" w:pos="1134"/>
        </w:tabs>
        <w:ind w:left="720" w:firstLine="0"/>
      </w:pPr>
      <w:r>
        <w:t>A</w:t>
      </w:r>
      <w:r>
        <w:tab/>
        <w:t>after one year.</w:t>
      </w:r>
    </w:p>
    <w:p w14:paraId="7C72983D" w14:textId="77777777" w:rsidR="00DC7171" w:rsidRDefault="00DC7171" w:rsidP="00E95F6C">
      <w:pPr>
        <w:pStyle w:val="questions"/>
        <w:tabs>
          <w:tab w:val="left" w:pos="1134"/>
        </w:tabs>
        <w:ind w:left="720" w:firstLine="0"/>
      </w:pPr>
      <w:r>
        <w:t>B</w:t>
      </w:r>
      <w:r>
        <w:tab/>
        <w:t xml:space="preserve">many times.   </w:t>
      </w:r>
    </w:p>
    <w:p w14:paraId="53474A61" w14:textId="77777777" w:rsidR="00DC7171" w:rsidRDefault="00DC7171" w:rsidP="00E95F6C">
      <w:pPr>
        <w:pStyle w:val="questions"/>
        <w:tabs>
          <w:tab w:val="left" w:pos="1134"/>
        </w:tabs>
        <w:spacing w:after="160"/>
        <w:ind w:left="720" w:firstLine="0"/>
      </w:pPr>
      <w:r>
        <w:t>C</w:t>
      </w:r>
      <w:r>
        <w:tab/>
        <w:t>at a wedding.</w:t>
      </w:r>
    </w:p>
    <w:p w14:paraId="70FD4C91" w14:textId="77777777" w:rsidR="00DC7171" w:rsidRDefault="00DC7171" w:rsidP="00E95F6C">
      <w:pPr>
        <w:pStyle w:val="questions"/>
        <w:numPr>
          <w:ilvl w:val="0"/>
          <w:numId w:val="4"/>
        </w:numPr>
        <w:tabs>
          <w:tab w:val="left" w:pos="1134"/>
        </w:tabs>
      </w:pPr>
      <w:r>
        <w:t>One month ago, they decided to</w:t>
      </w:r>
    </w:p>
    <w:p w14:paraId="406F5501" w14:textId="77777777" w:rsidR="00DC7171" w:rsidRDefault="00DC7171" w:rsidP="00E95F6C">
      <w:pPr>
        <w:pStyle w:val="questions"/>
        <w:tabs>
          <w:tab w:val="left" w:pos="1134"/>
        </w:tabs>
        <w:ind w:left="720" w:firstLine="0"/>
      </w:pPr>
      <w:r>
        <w:t>A</w:t>
      </w:r>
      <w:r>
        <w:tab/>
        <w:t>start a friendship.</w:t>
      </w:r>
    </w:p>
    <w:p w14:paraId="0A1CEACC" w14:textId="77777777" w:rsidR="00DC7171" w:rsidRDefault="00DC7171" w:rsidP="00E95F6C">
      <w:pPr>
        <w:pStyle w:val="questions"/>
        <w:tabs>
          <w:tab w:val="left" w:pos="1134"/>
        </w:tabs>
        <w:ind w:left="720" w:firstLine="0"/>
      </w:pPr>
      <w:r>
        <w:t>B</w:t>
      </w:r>
      <w:r>
        <w:tab/>
        <w:t xml:space="preserve">be together all their lives. </w:t>
      </w:r>
    </w:p>
    <w:p w14:paraId="12684903" w14:textId="77777777" w:rsidR="00DC7171" w:rsidRDefault="00DC7171" w:rsidP="00E95F6C">
      <w:pPr>
        <w:pStyle w:val="questions"/>
        <w:tabs>
          <w:tab w:val="left" w:pos="1134"/>
        </w:tabs>
        <w:ind w:left="720" w:firstLine="0"/>
      </w:pPr>
      <w:r>
        <w:t>C</w:t>
      </w:r>
      <w:r>
        <w:tab/>
        <w:t>meet again.</w:t>
      </w:r>
    </w:p>
    <w:p w14:paraId="45C5B4B5" w14:textId="77777777" w:rsidR="00DC7171" w:rsidRDefault="00DC7171" w:rsidP="00DC7171">
      <w:pPr>
        <w:pStyle w:val="questions"/>
        <w:ind w:firstLine="1"/>
        <w:rPr>
          <w:position w:val="-10"/>
        </w:rPr>
        <w:sectPr w:rsidR="00DC7171" w:rsidSect="00DC7171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4CB25B92" w14:textId="77777777" w:rsidR="00DC7171" w:rsidRDefault="00DC7171" w:rsidP="00DC7171">
      <w:pPr>
        <w:widowControl/>
        <w:tabs>
          <w:tab w:val="clear" w:pos="284"/>
        </w:tabs>
        <w:autoSpaceDE/>
        <w:autoSpaceDN/>
        <w:adjustRightInd/>
        <w:spacing w:before="0" w:after="160" w:line="259" w:lineRule="auto"/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DC7171" w14:paraId="1A035A3F" w14:textId="77777777" w:rsidTr="00C0405D">
        <w:tc>
          <w:tcPr>
            <w:tcW w:w="425" w:type="dxa"/>
          </w:tcPr>
          <w:p w14:paraId="716FC561" w14:textId="77777777" w:rsidR="00DC7171" w:rsidRDefault="00DC7171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67F4162B" w14:textId="77777777" w:rsidR="00DC7171" w:rsidRPr="00A96F8A" w:rsidRDefault="00DC7171" w:rsidP="00A0623C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0DA9E893" w14:textId="77777777" w:rsidR="00DC7171" w:rsidRDefault="00DC7171" w:rsidP="00DC7171">
      <w:pPr>
        <w:widowControl/>
        <w:tabs>
          <w:tab w:val="clear" w:pos="284"/>
        </w:tabs>
        <w:autoSpaceDE/>
        <w:autoSpaceDN/>
        <w:adjustRightInd/>
        <w:spacing w:before="0" w:after="160" w:line="259" w:lineRule="auto"/>
      </w:pPr>
      <w:r>
        <w:br w:type="page"/>
      </w:r>
    </w:p>
    <w:p w14:paraId="4A4C0008" w14:textId="77777777" w:rsidR="00DC7171" w:rsidRDefault="00DC7171" w:rsidP="00DC7171">
      <w:pPr>
        <w:pStyle w:val="Heading1"/>
      </w:pPr>
      <w:r>
        <w:lastRenderedPageBreak/>
        <w:t>WRITING</w:t>
      </w:r>
    </w:p>
    <w:p w14:paraId="60AA0853" w14:textId="4D6476BA" w:rsidR="00DC7171" w:rsidRDefault="00DC7171" w:rsidP="00DC7171">
      <w:pPr>
        <w:pStyle w:val="Rubric"/>
      </w:pPr>
      <w:r>
        <w:t>5</w:t>
      </w:r>
      <w:r>
        <w:tab/>
        <w:t xml:space="preserve">Write a blog post (about 60 words) about someone you met for the first time. </w:t>
      </w:r>
      <w:r w:rsidR="00CD4FE3">
        <w:br/>
      </w:r>
      <w:r>
        <w:t>Use the questions below to help you.</w:t>
      </w:r>
    </w:p>
    <w:p w14:paraId="760E34B0" w14:textId="5DCFFB56" w:rsidR="00DC7171" w:rsidRDefault="00DC7171" w:rsidP="00590781">
      <w:pPr>
        <w:ind w:left="284"/>
      </w:pPr>
      <w:r>
        <w:t>•</w:t>
      </w:r>
      <w:r>
        <w:tab/>
        <w:t xml:space="preserve">Who was the person? (Was it your best friend or another friend?) </w:t>
      </w:r>
    </w:p>
    <w:p w14:paraId="1A082A4B" w14:textId="77777777" w:rsidR="00DC7171" w:rsidRDefault="00DC7171" w:rsidP="00590781">
      <w:pPr>
        <w:ind w:left="284"/>
      </w:pPr>
      <w:r>
        <w:t>•</w:t>
      </w:r>
      <w:r>
        <w:tab/>
        <w:t>When and where did you meet?</w:t>
      </w:r>
    </w:p>
    <w:p w14:paraId="464B3784" w14:textId="77777777" w:rsidR="00DC7171" w:rsidRDefault="00DC7171" w:rsidP="00590781">
      <w:pPr>
        <w:ind w:left="284"/>
      </w:pPr>
      <w:r>
        <w:t>•</w:t>
      </w:r>
      <w:r>
        <w:tab/>
        <w:t xml:space="preserve">What did you do together? </w:t>
      </w:r>
    </w:p>
    <w:p w14:paraId="4E9DAC9A" w14:textId="77777777" w:rsidR="00DC7171" w:rsidRDefault="00DC7171" w:rsidP="00590781">
      <w:pPr>
        <w:ind w:left="284"/>
      </w:pPr>
      <w:r>
        <w:t>•</w:t>
      </w:r>
      <w:r>
        <w:tab/>
        <w:t>How was the other person? (</w:t>
      </w:r>
      <w:proofErr w:type="gramStart"/>
      <w:r>
        <w:t>happy</w:t>
      </w:r>
      <w:proofErr w:type="gramEnd"/>
      <w:r>
        <w:t xml:space="preserve">, confident, intelligent, generous) </w:t>
      </w:r>
    </w:p>
    <w:p w14:paraId="5345285C" w14:textId="0664FA1E" w:rsidR="00590781" w:rsidRPr="00335798" w:rsidRDefault="00590781" w:rsidP="00590781">
      <w:pPr>
        <w:spacing w:befor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ab/>
      </w:r>
      <w:r w:rsidRPr="00335798">
        <w:rPr>
          <w:rFonts w:ascii="Hypatia Sans Pro Regular" w:hAnsi="Hypatia Sans Pro Regular" w:cs="Hypatia Sans Pro Regular"/>
        </w:rPr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1F2A28B7" w14:textId="77777777" w:rsidR="00590781" w:rsidRPr="00335798" w:rsidRDefault="00590781" w:rsidP="00590781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2F68BF69" w14:textId="77777777" w:rsidR="00590781" w:rsidRPr="00335798" w:rsidRDefault="00590781" w:rsidP="00590781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2DAE5659" w14:textId="77777777" w:rsidR="00DC7171" w:rsidRDefault="00DC7171" w:rsidP="00DC7171">
      <w:pPr>
        <w:pStyle w:val="04-NumberedlistWOL"/>
        <w:spacing w:before="227"/>
        <w:ind w:left="0" w:firstLine="0"/>
        <w:rPr>
          <w:position w:val="-10"/>
        </w:rPr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DC7171" w14:paraId="0E32AFD8" w14:textId="77777777" w:rsidTr="00C0405D">
        <w:tc>
          <w:tcPr>
            <w:tcW w:w="425" w:type="dxa"/>
          </w:tcPr>
          <w:p w14:paraId="14336868" w14:textId="77777777" w:rsidR="00DC7171" w:rsidRDefault="00DC7171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1339099E" w14:textId="77777777" w:rsidR="00DC7171" w:rsidRPr="00A96F8A" w:rsidRDefault="00DC7171" w:rsidP="00C0405D">
            <w:pPr>
              <w:pStyle w:val="textbox"/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Pr="00A96F8A">
              <w:rPr>
                <w:b/>
              </w:rPr>
              <w:t>0</w:t>
            </w:r>
          </w:p>
        </w:tc>
      </w:tr>
    </w:tbl>
    <w:p w14:paraId="4990A2D9" w14:textId="77777777" w:rsidR="00DC7171" w:rsidRDefault="00DC7171" w:rsidP="00DC7171">
      <w:pPr>
        <w:pStyle w:val="Heading1"/>
      </w:pPr>
      <w:r>
        <w:t>SPEAKING</w:t>
      </w:r>
    </w:p>
    <w:p w14:paraId="4CC42D35" w14:textId="77777777" w:rsidR="00DC7171" w:rsidRDefault="00DC7171" w:rsidP="00DC7171">
      <w:pPr>
        <w:pStyle w:val="Rubric"/>
      </w:pPr>
      <w:r>
        <w:t>6</w:t>
      </w:r>
      <w:r>
        <w:tab/>
        <w:t>Choose one of the topics below. Talk about it for one minute.</w:t>
      </w:r>
    </w:p>
    <w:p w14:paraId="1D0723F2" w14:textId="77777777" w:rsidR="00DC7171" w:rsidRDefault="00DC7171" w:rsidP="00590781">
      <w:pPr>
        <w:ind w:left="284"/>
      </w:pPr>
      <w:r>
        <w:t>•</w:t>
      </w:r>
      <w:r>
        <w:tab/>
        <w:t>Tell me something about your best friend.</w:t>
      </w:r>
    </w:p>
    <w:p w14:paraId="35FABEA6" w14:textId="77777777" w:rsidR="00DC7171" w:rsidRDefault="00DC7171" w:rsidP="00590781">
      <w:pPr>
        <w:ind w:left="284"/>
      </w:pPr>
      <w:r>
        <w:t>•</w:t>
      </w:r>
      <w:r>
        <w:tab/>
        <w:t>When do you feel annoyed or angry?</w:t>
      </w:r>
    </w:p>
    <w:p w14:paraId="6F70C7EF" w14:textId="77777777" w:rsidR="00DC7171" w:rsidRDefault="00DC7171" w:rsidP="00590781">
      <w:pPr>
        <w:ind w:left="284"/>
      </w:pPr>
      <w:r>
        <w:t>•</w:t>
      </w:r>
      <w:r>
        <w:tab/>
        <w:t xml:space="preserve">What do you think is </w:t>
      </w:r>
      <w:proofErr w:type="gramStart"/>
      <w:r>
        <w:t>really interesting</w:t>
      </w:r>
      <w:proofErr w:type="gramEnd"/>
      <w:r>
        <w:t xml:space="preserve"> or amazing?</w:t>
      </w:r>
    </w:p>
    <w:p w14:paraId="54B30FAA" w14:textId="77777777" w:rsidR="00DC7171" w:rsidRDefault="00DC7171" w:rsidP="00590781">
      <w:pPr>
        <w:ind w:left="284"/>
      </w:pPr>
      <w:r>
        <w:t>•</w:t>
      </w:r>
      <w:r>
        <w:tab/>
        <w:t>Tell me something about your home.</w:t>
      </w:r>
    </w:p>
    <w:p w14:paraId="746CBFB3" w14:textId="77777777" w:rsidR="00DC7171" w:rsidRDefault="00DC7171" w:rsidP="00DC7171">
      <w:pPr>
        <w:pStyle w:val="09-Wordlist"/>
        <w:rPr>
          <w:rFonts w:ascii="Calibri" w:hAnsi="Calibri" w:cs="Calibri"/>
          <w:i/>
          <w:iCs/>
          <w:sz w:val="20"/>
          <w:szCs w:val="20"/>
        </w:rPr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C43399" w14:paraId="442891AD" w14:textId="77777777" w:rsidTr="00C43399">
        <w:tc>
          <w:tcPr>
            <w:tcW w:w="406" w:type="dxa"/>
          </w:tcPr>
          <w:p w14:paraId="0B033928" w14:textId="77777777" w:rsidR="00C43399" w:rsidRDefault="00C43399" w:rsidP="00C0405D">
            <w:pPr>
              <w:pStyle w:val="textbox"/>
              <w:jc w:val="right"/>
            </w:pPr>
          </w:p>
        </w:tc>
        <w:tc>
          <w:tcPr>
            <w:tcW w:w="439" w:type="dxa"/>
            <w:shd w:val="clear" w:color="auto" w:fill="000000" w:themeFill="text1"/>
          </w:tcPr>
          <w:p w14:paraId="15B46237" w14:textId="77777777" w:rsidR="00C43399" w:rsidRPr="00A96F8A" w:rsidRDefault="00C43399" w:rsidP="00C0405D">
            <w:pPr>
              <w:pStyle w:val="textbox"/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Pr="00A96F8A">
              <w:rPr>
                <w:b/>
              </w:rPr>
              <w:t>0</w:t>
            </w:r>
          </w:p>
        </w:tc>
      </w:tr>
    </w:tbl>
    <w:p w14:paraId="63696E71" w14:textId="77777777" w:rsidR="00C43399" w:rsidRDefault="00C43399" w:rsidP="00DC7171">
      <w:pPr>
        <w:widowControl/>
        <w:tabs>
          <w:tab w:val="clear" w:pos="284"/>
        </w:tabs>
        <w:autoSpaceDE/>
        <w:autoSpaceDN/>
        <w:adjustRightInd/>
        <w:spacing w:before="0" w:after="160" w:line="259" w:lineRule="auto"/>
      </w:pPr>
    </w:p>
    <w:tbl>
      <w:tblPr>
        <w:tblStyle w:val="TableGrid"/>
        <w:tblW w:w="0" w:type="auto"/>
        <w:tblInd w:w="7225" w:type="dxa"/>
        <w:tblLook w:val="04A0" w:firstRow="1" w:lastRow="0" w:firstColumn="1" w:lastColumn="0" w:noHBand="0" w:noVBand="1"/>
      </w:tblPr>
      <w:tblGrid>
        <w:gridCol w:w="2268"/>
        <w:gridCol w:w="581"/>
        <w:gridCol w:w="689"/>
      </w:tblGrid>
      <w:tr w:rsidR="00C43399" w14:paraId="34FCAD8E" w14:textId="77777777" w:rsidTr="00C0405D">
        <w:trPr>
          <w:trHeight w:val="497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5EBEC1A9" w14:textId="77777777" w:rsidR="00C43399" w:rsidRPr="00A96F8A" w:rsidRDefault="00C43399" w:rsidP="00C0405D">
            <w:pPr>
              <w:pStyle w:val="textbox"/>
              <w:jc w:val="right"/>
              <w:rPr>
                <w:sz w:val="28"/>
              </w:rPr>
            </w:pPr>
            <w:r w:rsidRPr="00A96F8A">
              <w:rPr>
                <w:sz w:val="28"/>
              </w:rPr>
              <w:t>TOTAL SCORE</w:t>
            </w:r>
          </w:p>
        </w:tc>
        <w:tc>
          <w:tcPr>
            <w:tcW w:w="581" w:type="dxa"/>
          </w:tcPr>
          <w:p w14:paraId="57185DB7" w14:textId="77777777" w:rsidR="00C43399" w:rsidRPr="00A96F8A" w:rsidRDefault="00C43399" w:rsidP="00C0405D">
            <w:pPr>
              <w:pStyle w:val="textbox"/>
              <w:jc w:val="right"/>
              <w:rPr>
                <w:sz w:val="28"/>
              </w:rPr>
            </w:pPr>
          </w:p>
        </w:tc>
        <w:tc>
          <w:tcPr>
            <w:tcW w:w="689" w:type="dxa"/>
            <w:shd w:val="clear" w:color="auto" w:fill="000000" w:themeFill="text1"/>
          </w:tcPr>
          <w:p w14:paraId="5CD00FD8" w14:textId="77777777" w:rsidR="00C43399" w:rsidRPr="00A96F8A" w:rsidRDefault="00C43399" w:rsidP="00C0405D">
            <w:pPr>
              <w:pStyle w:val="textbox"/>
              <w:jc w:val="center"/>
              <w:rPr>
                <w:b/>
                <w:color w:val="FFFFFF" w:themeColor="background1"/>
                <w:sz w:val="28"/>
              </w:rPr>
            </w:pPr>
            <w:r>
              <w:rPr>
                <w:b/>
                <w:color w:val="FFFFFF" w:themeColor="background1"/>
                <w:sz w:val="28"/>
              </w:rPr>
              <w:t>7</w:t>
            </w:r>
            <w:r w:rsidRPr="00A96F8A">
              <w:rPr>
                <w:b/>
                <w:color w:val="FFFFFF" w:themeColor="background1"/>
                <w:sz w:val="28"/>
              </w:rPr>
              <w:t>0</w:t>
            </w:r>
          </w:p>
        </w:tc>
      </w:tr>
    </w:tbl>
    <w:p w14:paraId="5C9B037D" w14:textId="77777777" w:rsidR="00C43399" w:rsidRPr="00DC7171" w:rsidRDefault="00C43399" w:rsidP="00DC7171">
      <w:pPr>
        <w:widowControl/>
        <w:tabs>
          <w:tab w:val="clear" w:pos="284"/>
        </w:tabs>
        <w:autoSpaceDE/>
        <w:autoSpaceDN/>
        <w:adjustRightInd/>
        <w:spacing w:before="0" w:after="160" w:line="259" w:lineRule="auto"/>
      </w:pPr>
    </w:p>
    <w:sectPr w:rsidR="00C43399" w:rsidRPr="00DC7171" w:rsidSect="009B610D"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50A2E" w14:textId="77777777" w:rsidR="00F51CE6" w:rsidRDefault="00F51CE6" w:rsidP="007D4E1E">
      <w:r>
        <w:separator/>
      </w:r>
    </w:p>
  </w:endnote>
  <w:endnote w:type="continuationSeparator" w:id="0">
    <w:p w14:paraId="609923C3" w14:textId="77777777" w:rsidR="00F51CE6" w:rsidRDefault="00F51CE6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ypatia Sans Pro Semibold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Hypatia Sans Pro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Hypatia Sans Pro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BC6FA" w14:textId="32D9475F" w:rsidR="002138CC" w:rsidRPr="009C3AE4" w:rsidRDefault="00F51CE6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b/>
          <w:bCs/>
          <w:i/>
          <w:iCs/>
        </w:rPr>
        <w:alias w:val="Course"/>
        <w:tag w:val=""/>
        <w:id w:val="1663048207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B273BB" w:rsidRPr="00590781">
          <w:rPr>
            <w:b/>
            <w:bCs/>
            <w:i/>
            <w:iCs/>
            <w:lang w:val="en-US"/>
          </w:rPr>
          <w:t>AMERICAN THINK</w:t>
        </w:r>
      </w:sdtContent>
    </w:sdt>
    <w:r w:rsidR="002138CC" w:rsidRPr="00590781">
      <w:rPr>
        <w:b/>
        <w:bCs/>
        <w:i/>
        <w:iCs/>
      </w:rPr>
      <w:t xml:space="preserve"> 2</w:t>
    </w:r>
    <w:r w:rsidR="002138CC" w:rsidRPr="00590781">
      <w:rPr>
        <w:b/>
        <w:bCs/>
        <w:i/>
        <w:iCs/>
        <w:vertAlign w:val="superscript"/>
      </w:rPr>
      <w:t>nd</w:t>
    </w:r>
    <w:r w:rsidR="00E95F6C" w:rsidRPr="00590781">
      <w:rPr>
        <w:b/>
        <w:bCs/>
        <w:i/>
        <w:iCs/>
      </w:rPr>
      <w:t xml:space="preserve"> Edition</w:t>
    </w:r>
    <w:r w:rsidR="00E95F6C">
      <w:t xml:space="preserve"> </w:t>
    </w:r>
    <w:sdt>
      <w:sdtPr>
        <w:alias w:val="Subject"/>
        <w:tag w:val=""/>
        <w:id w:val="-116997619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2138CC">
          <w:t>Level 1</w:t>
        </w:r>
      </w:sdtContent>
    </w:sdt>
    <w:r w:rsidR="002138CC">
      <w:t xml:space="preserve"> </w:t>
    </w:r>
    <w:r w:rsidR="002138CC" w:rsidRPr="00E24071">
      <w:t xml:space="preserve"> </w:t>
    </w:r>
    <w:sdt>
      <w:sdtPr>
        <w:alias w:val="Title"/>
        <w:tag w:val=""/>
        <w:id w:val="-498575746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95F6C">
          <w:t>Skills Test 6 Standard</w:t>
        </w:r>
      </w:sdtContent>
    </w:sdt>
    <w:r w:rsidR="002138CC">
      <w:ptab w:relativeTo="margin" w:alignment="center" w:leader="none"/>
    </w:r>
    <w:r w:rsidR="002138CC" w:rsidRPr="00E24071">
      <w:rPr>
        <w:rStyle w:val="footerphotcopiableChar"/>
        <w:shd w:val="clear" w:color="auto" w:fill="000000" w:themeFill="text1"/>
      </w:rPr>
      <w:t>PHOTOCOPIABLE</w:t>
    </w:r>
    <w:r w:rsidR="002138CC">
      <w:ptab w:relativeTo="margin" w:alignment="right" w:leader="none"/>
    </w:r>
    <w:r w:rsidR="002138CC" w:rsidRPr="00E24071">
      <w:rPr>
        <w:rStyle w:val="TitleChar"/>
        <w:sz w:val="20"/>
        <w:szCs w:val="20"/>
      </w:rPr>
      <w:t xml:space="preserve">© </w:t>
    </w:r>
    <w:r w:rsidR="002138CC" w:rsidRPr="00B94B89">
      <w:t xml:space="preserve">Cambridge University </w:t>
    </w:r>
    <w:proofErr w:type="gramStart"/>
    <w:r w:rsidR="002138CC" w:rsidRPr="00B94B89">
      <w:t>Press</w:t>
    </w:r>
    <w:r w:rsidR="002138CC">
      <w:rPr>
        <w:rStyle w:val="TitleChar"/>
        <w:sz w:val="20"/>
        <w:szCs w:val="20"/>
      </w:rPr>
      <w:t xml:space="preserve">  </w:t>
    </w:r>
    <w:r w:rsidR="005D1EB4">
      <w:rPr>
        <w:rStyle w:val="TitleChar"/>
        <w:sz w:val="20"/>
        <w:szCs w:val="20"/>
      </w:rPr>
      <w:t>2022</w:t>
    </w:r>
    <w:proofErr w:type="gramEnd"/>
    <w:r w:rsidR="00BB3515">
      <w:rPr>
        <w:rFonts w:ascii="Verdana" w:hAnsi="Verdana"/>
        <w:color w:val="000000"/>
        <w:szCs w:val="20"/>
      </w:rPr>
      <w:fldChar w:fldCharType="begin"/>
    </w:r>
    <w:r w:rsidR="002138CC">
      <w:rPr>
        <w:rFonts w:ascii="Verdana" w:hAnsi="Verdana"/>
        <w:color w:val="000000"/>
        <w:szCs w:val="20"/>
      </w:rPr>
      <w:instrText xml:space="preserve"> {DATE \@ YYYY} \@ YYYY} </w:instrText>
    </w:r>
    <w:r w:rsidR="00BB3515">
      <w:rPr>
        <w:rFonts w:ascii="Verdana" w:hAnsi="Verdana"/>
        <w:color w:val="00000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5D17F" w14:textId="77777777" w:rsidR="00F51CE6" w:rsidRDefault="00F51CE6" w:rsidP="007D4E1E">
      <w:r>
        <w:separator/>
      </w:r>
    </w:p>
  </w:footnote>
  <w:footnote w:type="continuationSeparator" w:id="0">
    <w:p w14:paraId="2C916F7E" w14:textId="77777777" w:rsidR="00F51CE6" w:rsidRDefault="00F51CE6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D1F51" w14:textId="4843F825" w:rsidR="002138CC" w:rsidRDefault="0040090B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8239" behindDoc="0" locked="0" layoutInCell="1" allowOverlap="1" wp14:anchorId="342A0373" wp14:editId="0C6E103A">
              <wp:simplePos x="0" y="0"/>
              <wp:positionH relativeFrom="column">
                <wp:posOffset>-70485</wp:posOffset>
              </wp:positionH>
              <wp:positionV relativeFrom="page">
                <wp:posOffset>92710</wp:posOffset>
              </wp:positionV>
              <wp:extent cx="3297555" cy="885190"/>
              <wp:effectExtent l="0" t="0" r="0" b="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63E882" w14:textId="2E74D91E" w:rsidR="00CD4FE3" w:rsidRPr="00287928" w:rsidRDefault="00F51CE6" w:rsidP="00CD4FE3">
                          <w:pPr>
                            <w:pStyle w:val="Title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944683901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CD4FE3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2A037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5.55pt;margin-top:7.3pt;width:259.65pt;height:69.7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" stroked="f">
              <v:path arrowok="t"/>
              <v:textbox>
                <w:txbxContent>
                  <w:p w14:paraId="5B63E882" w14:textId="2E74D91E" w:rsidR="00CD4FE3" w:rsidRPr="00287928" w:rsidRDefault="00F51CE6" w:rsidP="00CD4FE3">
                    <w:pPr>
                      <w:pStyle w:val="Title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944683901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CD4FE3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60787C14" wp14:editId="7571458D">
              <wp:simplePos x="0" y="0"/>
              <wp:positionH relativeFrom="column">
                <wp:posOffset>5885180</wp:posOffset>
              </wp:positionH>
              <wp:positionV relativeFrom="paragraph">
                <wp:posOffset>198755</wp:posOffset>
              </wp:positionV>
              <wp:extent cx="1131570" cy="452120"/>
              <wp:effectExtent l="0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131570" cy="4521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2028975599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6104EB35" w14:textId="77777777" w:rsidR="002138CC" w:rsidRDefault="002138CC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>Level</w:t>
                              </w:r>
                              <w:r w:rsidRPr="00B94B89">
                                <w:rPr>
                                  <w:rStyle w:val="TitleChar"/>
                                </w:rPr>
                                <w:t xml:space="preserve"> 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0787C14" id="Text Box 4" o:spid="_x0000_s1027" type="#_x0000_t202" style="position:absolute;margin-left:463.4pt;margin-top:15.65pt;width:89.1pt;height:35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" stroked="f">
              <v:path arrowok="t"/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2028975599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6104EB35" w14:textId="77777777" w:rsidR="002138CC" w:rsidRDefault="002138CC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>Level</w:t>
                        </w:r>
                        <w:r w:rsidRPr="00B94B89">
                          <w:rPr>
                            <w:rStyle w:val="TitleChar"/>
                          </w:rPr>
                          <w:t xml:space="preserve"> 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4383" behindDoc="0" locked="0" layoutInCell="1" allowOverlap="1" wp14:anchorId="7F602000" wp14:editId="1586332D">
              <wp:simplePos x="0" y="0"/>
              <wp:positionH relativeFrom="column">
                <wp:posOffset>2705735</wp:posOffset>
              </wp:positionH>
              <wp:positionV relativeFrom="paragraph">
                <wp:posOffset>239395</wp:posOffset>
              </wp:positionV>
              <wp:extent cx="1623695" cy="4241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24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2C9499" w14:textId="77777777" w:rsidR="002138CC" w:rsidRPr="00CC045F" w:rsidRDefault="002138CC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 w:rsidRPr="00CC045F"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F602000" id="Text Box 2" o:spid="_x0000_s1028" type="#_x0000_t202" style="position:absolute;margin-left:213.05pt;margin-top:18.85pt;width:127.85pt;height:33.4pt;z-index:2516643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" stroked="f">
              <v:textbox>
                <w:txbxContent>
                  <w:p w14:paraId="2D2C9499" w14:textId="77777777" w:rsidR="002138CC" w:rsidRPr="00CC045F" w:rsidRDefault="002138CC" w:rsidP="00CC045F">
                    <w:pPr>
                      <w:spacing w:after="0"/>
                      <w:rPr>
                        <w:sz w:val="12"/>
                      </w:rPr>
                    </w:pPr>
                    <w:r w:rsidRPr="00CC045F"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C7A3E5" wp14:editId="5866100D">
              <wp:simplePos x="0" y="0"/>
              <wp:positionH relativeFrom="column">
                <wp:posOffset>-55245</wp:posOffset>
              </wp:positionH>
              <wp:positionV relativeFrom="paragraph">
                <wp:posOffset>1047750</wp:posOffset>
              </wp:positionV>
              <wp:extent cx="6922135" cy="35623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22135" cy="356235"/>
                      </a:xfrm>
                      <a:prstGeom prst="round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6FFCA402" w14:textId="77777777" w:rsidR="002138CC" w:rsidRPr="00852217" w:rsidRDefault="002138CC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0C7A3E5" id="_x0000_s1029" style="position:absolute;margin-left:-4.35pt;margin-top:82.5pt;width:545.05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" fillcolor="window" strokeweight=".5pt">
              <v:path arrowok="t"/>
              <v:textbox>
                <w:txbxContent>
                  <w:p w14:paraId="6FFCA402" w14:textId="77777777" w:rsidR="002138CC" w:rsidRPr="00852217" w:rsidRDefault="002138CC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7716F81" wp14:editId="5E82A03B">
              <wp:simplePos x="0" y="0"/>
              <wp:positionH relativeFrom="column">
                <wp:posOffset>3467100</wp:posOffset>
              </wp:positionH>
              <wp:positionV relativeFrom="page">
                <wp:posOffset>563245</wp:posOffset>
              </wp:positionV>
              <wp:extent cx="3465830" cy="38608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465830" cy="386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szCs w:val="36"/>
                            </w:rPr>
                            <w:alias w:val="Title"/>
                            <w:tag w:val=""/>
                            <w:id w:val="-114990677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1F5534D" w14:textId="77777777" w:rsidR="002138CC" w:rsidRPr="00C43399" w:rsidRDefault="00C43399" w:rsidP="007B2585">
                              <w:pPr>
                                <w:pStyle w:val="Titl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A0623C">
                                <w:rPr>
                                  <w:szCs w:val="36"/>
                                </w:rPr>
                                <w:t xml:space="preserve">Skills </w:t>
                              </w:r>
                              <w:r w:rsidR="002138CC" w:rsidRPr="00A0623C">
                                <w:rPr>
                                  <w:szCs w:val="36"/>
                                </w:rPr>
                                <w:t>Test</w:t>
                              </w:r>
                              <w:r w:rsidR="00E95F6C" w:rsidRPr="00A0623C">
                                <w:rPr>
                                  <w:szCs w:val="36"/>
                                </w:rPr>
                                <w:t xml:space="preserve"> </w:t>
                              </w:r>
                              <w:r w:rsidRPr="00A0623C">
                                <w:rPr>
                                  <w:szCs w:val="36"/>
                                </w:rPr>
                                <w:t>6</w:t>
                              </w:r>
                              <w:r w:rsidR="00E95F6C" w:rsidRPr="00A0623C">
                                <w:rPr>
                                  <w:szCs w:val="36"/>
                                </w:rPr>
                                <w:t xml:space="preserve"> Standard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7716F81" id="_x0000_s1030" type="#_x0000_t202" style="position:absolute;margin-left:273pt;margin-top:44.35pt;width:272.9pt;height:30.4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" stroked="f">
              <v:textbox style="mso-fit-shape-to-text:t">
                <w:txbxContent>
                  <w:sdt>
                    <w:sdtPr>
                      <w:rPr>
                        <w:szCs w:val="36"/>
                      </w:rPr>
                      <w:alias w:val="Title"/>
                      <w:tag w:val=""/>
                      <w:id w:val="-114990677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1F5534D" w14:textId="77777777" w:rsidR="002138CC" w:rsidRPr="00C43399" w:rsidRDefault="00C43399" w:rsidP="007B2585">
                        <w:pPr>
                          <w:pStyle w:val="Title"/>
                          <w:rPr>
                            <w:sz w:val="36"/>
                            <w:szCs w:val="36"/>
                          </w:rPr>
                        </w:pPr>
                        <w:r w:rsidRPr="00A0623C">
                          <w:rPr>
                            <w:szCs w:val="36"/>
                          </w:rPr>
                          <w:t xml:space="preserve">Skills </w:t>
                        </w:r>
                        <w:r w:rsidR="002138CC" w:rsidRPr="00A0623C">
                          <w:rPr>
                            <w:szCs w:val="36"/>
                          </w:rPr>
                          <w:t>Test</w:t>
                        </w:r>
                        <w:r w:rsidR="00E95F6C" w:rsidRPr="00A0623C">
                          <w:rPr>
                            <w:szCs w:val="36"/>
                          </w:rPr>
                          <w:t xml:space="preserve"> </w:t>
                        </w:r>
                        <w:r w:rsidRPr="00A0623C">
                          <w:rPr>
                            <w:szCs w:val="36"/>
                          </w:rPr>
                          <w:t>6</w:t>
                        </w:r>
                        <w:r w:rsidR="00E95F6C" w:rsidRPr="00A0623C">
                          <w:rPr>
                            <w:szCs w:val="36"/>
                          </w:rPr>
                          <w:t xml:space="preserve"> Standard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 w:rsidR="002138CC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B7A93"/>
    <w:multiLevelType w:val="hybridMultilevel"/>
    <w:tmpl w:val="0FC09F80"/>
    <w:lvl w:ilvl="0" w:tplc="36723EE6">
      <w:start w:val="1"/>
      <w:numFmt w:val="upperLetter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E6CFD"/>
    <w:multiLevelType w:val="hybridMultilevel"/>
    <w:tmpl w:val="DBDC48A8"/>
    <w:lvl w:ilvl="0" w:tplc="BC50D66E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077E3"/>
    <w:multiLevelType w:val="hybridMultilevel"/>
    <w:tmpl w:val="3266D620"/>
    <w:lvl w:ilvl="0" w:tplc="8D28A796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23F8B"/>
    <w:multiLevelType w:val="hybridMultilevel"/>
    <w:tmpl w:val="D1D67E0E"/>
    <w:lvl w:ilvl="0" w:tplc="86AC017E">
      <w:numFmt w:val="decimal"/>
      <w:lvlRestart w:val="0"/>
      <w:lvlText w:val="%1"/>
      <w:lvlJc w:val="left"/>
      <w:pPr>
        <w:ind w:left="720" w:hanging="363"/>
      </w:pPr>
      <w:rPr>
        <w:rFonts w:ascii="Helvetica" w:hAnsi="Helvetica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8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F6C"/>
    <w:rsid w:val="000247D2"/>
    <w:rsid w:val="00044875"/>
    <w:rsid w:val="00053EB0"/>
    <w:rsid w:val="0006416F"/>
    <w:rsid w:val="00071F30"/>
    <w:rsid w:val="00074444"/>
    <w:rsid w:val="00082285"/>
    <w:rsid w:val="000A0488"/>
    <w:rsid w:val="000A0B19"/>
    <w:rsid w:val="000A68DD"/>
    <w:rsid w:val="000D2177"/>
    <w:rsid w:val="000F085C"/>
    <w:rsid w:val="00103CF1"/>
    <w:rsid w:val="00122040"/>
    <w:rsid w:val="00124858"/>
    <w:rsid w:val="00130EE5"/>
    <w:rsid w:val="001621C2"/>
    <w:rsid w:val="00191D02"/>
    <w:rsid w:val="001E2BAC"/>
    <w:rsid w:val="001E675B"/>
    <w:rsid w:val="0020578A"/>
    <w:rsid w:val="002138CC"/>
    <w:rsid w:val="00244B5D"/>
    <w:rsid w:val="00266D9B"/>
    <w:rsid w:val="00274290"/>
    <w:rsid w:val="00276F51"/>
    <w:rsid w:val="00281B68"/>
    <w:rsid w:val="00287928"/>
    <w:rsid w:val="002C180C"/>
    <w:rsid w:val="0032127A"/>
    <w:rsid w:val="00367F51"/>
    <w:rsid w:val="00380422"/>
    <w:rsid w:val="003828D1"/>
    <w:rsid w:val="003D1F75"/>
    <w:rsid w:val="003F4393"/>
    <w:rsid w:val="003F451A"/>
    <w:rsid w:val="003F7E49"/>
    <w:rsid w:val="0040090B"/>
    <w:rsid w:val="00463DFD"/>
    <w:rsid w:val="00464330"/>
    <w:rsid w:val="00471407"/>
    <w:rsid w:val="00482BF1"/>
    <w:rsid w:val="004A338D"/>
    <w:rsid w:val="004D333C"/>
    <w:rsid w:val="004F63DF"/>
    <w:rsid w:val="00500614"/>
    <w:rsid w:val="00550B3D"/>
    <w:rsid w:val="005605AA"/>
    <w:rsid w:val="0057318B"/>
    <w:rsid w:val="00590781"/>
    <w:rsid w:val="005C383C"/>
    <w:rsid w:val="005D1EB4"/>
    <w:rsid w:val="005D4E1F"/>
    <w:rsid w:val="005E6DD6"/>
    <w:rsid w:val="00615085"/>
    <w:rsid w:val="00621DA9"/>
    <w:rsid w:val="00625E5D"/>
    <w:rsid w:val="0065099D"/>
    <w:rsid w:val="00681884"/>
    <w:rsid w:val="00686B00"/>
    <w:rsid w:val="006E2AE3"/>
    <w:rsid w:val="00705EF8"/>
    <w:rsid w:val="007425AD"/>
    <w:rsid w:val="00754A36"/>
    <w:rsid w:val="007565ED"/>
    <w:rsid w:val="007667E7"/>
    <w:rsid w:val="00783A7A"/>
    <w:rsid w:val="00785D4E"/>
    <w:rsid w:val="007B2585"/>
    <w:rsid w:val="007B5C0A"/>
    <w:rsid w:val="007D4E1E"/>
    <w:rsid w:val="007D5EE9"/>
    <w:rsid w:val="00802ADD"/>
    <w:rsid w:val="008046F3"/>
    <w:rsid w:val="0081797A"/>
    <w:rsid w:val="00821517"/>
    <w:rsid w:val="00824947"/>
    <w:rsid w:val="00901EDD"/>
    <w:rsid w:val="009179C8"/>
    <w:rsid w:val="00941839"/>
    <w:rsid w:val="00944EA8"/>
    <w:rsid w:val="009764AB"/>
    <w:rsid w:val="009966B3"/>
    <w:rsid w:val="009A0575"/>
    <w:rsid w:val="009A38C0"/>
    <w:rsid w:val="009B2302"/>
    <w:rsid w:val="009B610D"/>
    <w:rsid w:val="009C0F97"/>
    <w:rsid w:val="009C3AE4"/>
    <w:rsid w:val="009E00FB"/>
    <w:rsid w:val="009F6D3D"/>
    <w:rsid w:val="009F6F38"/>
    <w:rsid w:val="00A0623C"/>
    <w:rsid w:val="00A45E32"/>
    <w:rsid w:val="00A45FE2"/>
    <w:rsid w:val="00A46E8A"/>
    <w:rsid w:val="00A63F41"/>
    <w:rsid w:val="00A857F2"/>
    <w:rsid w:val="00A96F8A"/>
    <w:rsid w:val="00AA682E"/>
    <w:rsid w:val="00AB623F"/>
    <w:rsid w:val="00AC6566"/>
    <w:rsid w:val="00AF54E4"/>
    <w:rsid w:val="00AF5D35"/>
    <w:rsid w:val="00B273BB"/>
    <w:rsid w:val="00B3501E"/>
    <w:rsid w:val="00B542F0"/>
    <w:rsid w:val="00B5696E"/>
    <w:rsid w:val="00B649A5"/>
    <w:rsid w:val="00B83596"/>
    <w:rsid w:val="00B94B89"/>
    <w:rsid w:val="00BB3515"/>
    <w:rsid w:val="00BC2F79"/>
    <w:rsid w:val="00BC6D56"/>
    <w:rsid w:val="00C014DE"/>
    <w:rsid w:val="00C31212"/>
    <w:rsid w:val="00C43399"/>
    <w:rsid w:val="00C54167"/>
    <w:rsid w:val="00CB22D3"/>
    <w:rsid w:val="00CB66BC"/>
    <w:rsid w:val="00CC045F"/>
    <w:rsid w:val="00CD4FE3"/>
    <w:rsid w:val="00CE376D"/>
    <w:rsid w:val="00CE7C60"/>
    <w:rsid w:val="00CF731F"/>
    <w:rsid w:val="00D016E8"/>
    <w:rsid w:val="00D10E82"/>
    <w:rsid w:val="00D10F23"/>
    <w:rsid w:val="00D3200C"/>
    <w:rsid w:val="00D544C1"/>
    <w:rsid w:val="00D57E9A"/>
    <w:rsid w:val="00D61820"/>
    <w:rsid w:val="00D708CA"/>
    <w:rsid w:val="00DC7171"/>
    <w:rsid w:val="00DD3E17"/>
    <w:rsid w:val="00DD555A"/>
    <w:rsid w:val="00DE66CA"/>
    <w:rsid w:val="00E24071"/>
    <w:rsid w:val="00E638ED"/>
    <w:rsid w:val="00E8111C"/>
    <w:rsid w:val="00E8273E"/>
    <w:rsid w:val="00E95343"/>
    <w:rsid w:val="00E95F6C"/>
    <w:rsid w:val="00EE4252"/>
    <w:rsid w:val="00EE463E"/>
    <w:rsid w:val="00EF4088"/>
    <w:rsid w:val="00F03E01"/>
    <w:rsid w:val="00F51CE6"/>
    <w:rsid w:val="00F52A6B"/>
    <w:rsid w:val="00F6180B"/>
    <w:rsid w:val="00F85DA7"/>
    <w:rsid w:val="00F9192E"/>
    <w:rsid w:val="00FA1087"/>
    <w:rsid w:val="00FD1DA4"/>
    <w:rsid w:val="00FD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507A91"/>
  <w15:docId w15:val="{F25939A0-BAEA-45F2-A5AF-290065CBC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623C"/>
    <w:pPr>
      <w:widowControl w:val="0"/>
      <w:tabs>
        <w:tab w:val="left" w:pos="284"/>
      </w:tabs>
      <w:autoSpaceDE w:val="0"/>
      <w:autoSpaceDN w:val="0"/>
      <w:adjustRightInd w:val="0"/>
      <w:spacing w:before="80" w:after="80" w:line="240" w:lineRule="auto"/>
    </w:pPr>
    <w:rPr>
      <w:rFonts w:ascii="Helvetica" w:hAnsi="Helvetica" w:cs="Helvetica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623C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9"/>
    <w:unhideWhenUsed/>
    <w:qFormat/>
    <w:rsid w:val="00A0623C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D9D9D9" w:themeFill="background1" w:themeFillShade="D9"/>
      <w:tabs>
        <w:tab w:val="clear" w:pos="284"/>
      </w:tabs>
      <w:spacing w:before="40" w:after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A0623C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A0623C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A0623C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623C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rsid w:val="009764AB"/>
  </w:style>
  <w:style w:type="paragraph" w:customStyle="1" w:styleId="Sectionhead">
    <w:name w:val="Section head"/>
    <w:basedOn w:val="Heading1"/>
    <w:link w:val="SectionheadChar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rsid w:val="009764AB"/>
    <w:rPr>
      <w:rFonts w:ascii="Gill Sans MT" w:eastAsiaTheme="majorEastAsia" w:hAnsi="Gill Sans MT" w:cstheme="majorBidi"/>
      <w:caps/>
      <w:spacing w:val="-10"/>
      <w:kern w:val="28"/>
      <w:sz w:val="56"/>
      <w:szCs w:val="56"/>
    </w:rPr>
  </w:style>
  <w:style w:type="paragraph" w:customStyle="1" w:styleId="Rubric">
    <w:name w:val="Rubric"/>
    <w:basedOn w:val="Normal"/>
    <w:link w:val="RubricChar"/>
    <w:qFormat/>
    <w:rsid w:val="00A0623C"/>
    <w:pPr>
      <w:keepNext/>
      <w:tabs>
        <w:tab w:val="clear" w:pos="284"/>
      </w:tabs>
      <w:spacing w:before="0"/>
      <w:ind w:left="284" w:hanging="284"/>
    </w:pPr>
    <w:rPr>
      <w:b/>
      <w:bCs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0623C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rsid w:val="00DD3E17"/>
    <w:rPr>
      <w:rFonts w:ascii="Gill Sans MT" w:eastAsiaTheme="majorEastAsia" w:hAnsi="Gill Sans MT" w:cstheme="majorBidi"/>
      <w:b w:val="0"/>
      <w:color w:val="2E74B5" w:themeColor="accent1" w:themeShade="BF"/>
      <w:sz w:val="28"/>
      <w:szCs w:val="32"/>
    </w:rPr>
  </w:style>
  <w:style w:type="paragraph" w:customStyle="1" w:styleId="questions">
    <w:name w:val="questions"/>
    <w:basedOn w:val="Normal"/>
    <w:link w:val="questionsChar"/>
    <w:qFormat/>
    <w:rsid w:val="00A0623C"/>
    <w:pPr>
      <w:ind w:left="284" w:hanging="284"/>
    </w:pPr>
  </w:style>
  <w:style w:type="character" w:customStyle="1" w:styleId="RubricChar">
    <w:name w:val="Rubric Char"/>
    <w:basedOn w:val="DefaultParagraphFont"/>
    <w:link w:val="Rubric"/>
    <w:rsid w:val="00A0623C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1"/>
    <w:qFormat/>
    <w:rsid w:val="00A0623C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A0623C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qFormat/>
    <w:rsid w:val="00A0623C"/>
  </w:style>
  <w:style w:type="paragraph" w:customStyle="1" w:styleId="Normaldialogue2">
    <w:name w:val="Normal dialogue 2"/>
    <w:basedOn w:val="Normal"/>
    <w:link w:val="Normaldialogue2Char"/>
    <w:qFormat/>
    <w:rsid w:val="00A0623C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29"/>
    <w:qFormat/>
    <w:rsid w:val="00A0623C"/>
    <w:pPr>
      <w:ind w:left="284" w:hanging="284"/>
    </w:pPr>
    <w:rPr>
      <w:i/>
      <w:iCs/>
      <w:color w:val="404040" w:themeColor="text1" w:themeTint="BF"/>
      <w:u w:val="single"/>
    </w:rPr>
  </w:style>
  <w:style w:type="character" w:customStyle="1" w:styleId="Normaldialogue2Char">
    <w:name w:val="Normal dialogue 2 Char"/>
    <w:basedOn w:val="DefaultParagraphFont"/>
    <w:link w:val="Normaldialogue2"/>
    <w:rsid w:val="00A0623C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29"/>
    <w:rsid w:val="00A0623C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1"/>
    <w:qFormat/>
    <w:rsid w:val="00A0623C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1"/>
    <w:rsid w:val="00A0623C"/>
    <w:rPr>
      <w:rFonts w:ascii="Helvetica" w:hAnsi="Helvetica" w:cs="Helvetica"/>
      <w:b/>
      <w:sz w:val="18"/>
      <w:szCs w:val="24"/>
    </w:rPr>
  </w:style>
  <w:style w:type="paragraph" w:customStyle="1" w:styleId="dialogue">
    <w:name w:val="dialogue"/>
    <w:basedOn w:val="Normal"/>
    <w:link w:val="dialogueChar"/>
    <w:qFormat/>
    <w:rsid w:val="00A0623C"/>
    <w:pPr>
      <w:tabs>
        <w:tab w:val="clear" w:pos="284"/>
      </w:tabs>
      <w:ind w:left="993" w:hanging="993"/>
    </w:pPr>
  </w:style>
  <w:style w:type="character" w:styleId="SubtleEmphasis">
    <w:name w:val="Subtle Emphasis"/>
    <w:basedOn w:val="DefaultParagraphFont"/>
    <w:uiPriority w:val="19"/>
    <w:qFormat/>
    <w:rsid w:val="00A0623C"/>
    <w:rPr>
      <w:i/>
      <w:iCs/>
      <w:color w:val="404040" w:themeColor="text1" w:themeTint="BF"/>
    </w:rPr>
  </w:style>
  <w:style w:type="character" w:customStyle="1" w:styleId="dialogueChar">
    <w:name w:val="dialogue Char"/>
    <w:basedOn w:val="DefaultParagraphFont"/>
    <w:link w:val="dialogue"/>
    <w:rsid w:val="00A0623C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qFormat/>
    <w:rsid w:val="00A0623C"/>
    <w:pPr>
      <w:tabs>
        <w:tab w:val="clear" w:pos="284"/>
        <w:tab w:val="left" w:pos="3686"/>
      </w:tabs>
    </w:pPr>
  </w:style>
  <w:style w:type="paragraph" w:customStyle="1" w:styleId="grade">
    <w:name w:val="grade"/>
    <w:basedOn w:val="Normal"/>
    <w:link w:val="gradeChar"/>
    <w:qFormat/>
    <w:rsid w:val="00A0623C"/>
    <w:pPr>
      <w:widowControl/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rsid w:val="00A0623C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rsid w:val="00A0623C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qFormat/>
    <w:rsid w:val="00A0623C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qFormat/>
    <w:rsid w:val="00A0623C"/>
    <w:rPr>
      <w:i/>
    </w:rPr>
  </w:style>
  <w:style w:type="character" w:customStyle="1" w:styleId="footerphotcopiableChar">
    <w:name w:val="footer photcopiable Char"/>
    <w:basedOn w:val="FooterChar"/>
    <w:link w:val="footerphotcopiable"/>
    <w:rsid w:val="00A0623C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9"/>
    <w:rsid w:val="00A0623C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rsid w:val="00A0623C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qFormat/>
    <w:rsid w:val="00A0623C"/>
    <w:rPr>
      <w:rFonts w:ascii="Calibri" w:hAnsi="Calibri"/>
      <w:b w:val="0"/>
      <w:sz w:val="20"/>
    </w:rPr>
  </w:style>
  <w:style w:type="paragraph" w:customStyle="1" w:styleId="normalnoindent">
    <w:name w:val="normal no indent"/>
    <w:basedOn w:val="Normal"/>
    <w:link w:val="normalnoindentChar"/>
    <w:qFormat/>
    <w:rsid w:val="00A0623C"/>
    <w:pPr>
      <w:tabs>
        <w:tab w:val="clear" w:pos="284"/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rsid w:val="00A0623C"/>
    <w:rPr>
      <w:rFonts w:ascii="Calibri" w:eastAsiaTheme="majorEastAsia" w:hAnsi="Calibri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rmalnoindentChar">
    <w:name w:val="normal no indent Char"/>
    <w:basedOn w:val="DefaultParagraphFont"/>
    <w:link w:val="normalnoindent"/>
    <w:rsid w:val="00A0623C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qFormat/>
    <w:rsid w:val="00A0623C"/>
    <w:pPr>
      <w:widowControl/>
      <w:tabs>
        <w:tab w:val="clear" w:pos="284"/>
      </w:tabs>
      <w:autoSpaceDE/>
      <w:autoSpaceDN/>
      <w:adjustRightInd/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widowControl/>
      <w:tabs>
        <w:tab w:val="clear" w:pos="284"/>
      </w:tabs>
      <w:autoSpaceDE/>
      <w:autoSpaceDN/>
      <w:adjustRightInd/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A0623C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A0623C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A0623C"/>
  </w:style>
  <w:style w:type="paragraph" w:customStyle="1" w:styleId="checkbox">
    <w:name w:val="checkbox"/>
    <w:basedOn w:val="Normal"/>
    <w:link w:val="checkboxChar"/>
    <w:qFormat/>
    <w:rsid w:val="00A0623C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A0623C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rsid w:val="00A0623C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qFormat/>
    <w:rsid w:val="00A0623C"/>
    <w:pPr>
      <w:tabs>
        <w:tab w:val="clear" w:pos="284"/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rsid w:val="00A0623C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qFormat/>
    <w:rsid w:val="00A0623C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rsid w:val="00A0623C"/>
    <w:rPr>
      <w:rFonts w:ascii="Helvetica" w:hAnsi="Helvetica" w:cs="Helvetica"/>
      <w:b/>
      <w:bCs/>
      <w:sz w:val="18"/>
      <w:szCs w:val="24"/>
    </w:rPr>
  </w:style>
  <w:style w:type="paragraph" w:customStyle="1" w:styleId="03-Rubric">
    <w:name w:val="03 - Rubric"/>
    <w:basedOn w:val="Normal"/>
    <w:uiPriority w:val="99"/>
    <w:rsid w:val="00DC7171"/>
    <w:pPr>
      <w:widowControl/>
      <w:tabs>
        <w:tab w:val="clear" w:pos="284"/>
      </w:tabs>
      <w:suppressAutoHyphens/>
      <w:spacing w:before="198" w:after="0" w:line="255" w:lineRule="atLeast"/>
      <w:ind w:left="340" w:hanging="340"/>
      <w:textAlignment w:val="center"/>
    </w:pPr>
    <w:rPr>
      <w:rFonts w:ascii="Hypatia Sans Pro Semibold" w:hAnsi="Hypatia Sans Pro Semibold" w:cs="Hypatia Sans Pro Semibold"/>
      <w:color w:val="000000"/>
      <w:spacing w:val="-1"/>
      <w:sz w:val="22"/>
      <w:szCs w:val="22"/>
      <w:lang w:val="en-US"/>
    </w:rPr>
  </w:style>
  <w:style w:type="paragraph" w:customStyle="1" w:styleId="09-Wordlist">
    <w:name w:val="09 - Wordlist"/>
    <w:basedOn w:val="Normal"/>
    <w:uiPriority w:val="99"/>
    <w:rsid w:val="00DC7171"/>
    <w:pPr>
      <w:widowControl/>
      <w:tabs>
        <w:tab w:val="clear" w:pos="284"/>
      </w:tabs>
      <w:suppressAutoHyphens/>
      <w:spacing w:before="85" w:after="0" w:line="250" w:lineRule="atLeast"/>
      <w:ind w:left="340"/>
      <w:textAlignment w:val="center"/>
    </w:pPr>
    <w:rPr>
      <w:rFonts w:ascii="Hypatia Sans Pro" w:hAnsi="Hypatia Sans Pro" w:cs="Hypatia Sans Pro"/>
      <w:color w:val="000000"/>
      <w:sz w:val="21"/>
      <w:szCs w:val="21"/>
      <w:lang w:val="en-US"/>
    </w:rPr>
  </w:style>
  <w:style w:type="paragraph" w:customStyle="1" w:styleId="04-NLnumberedlist">
    <w:name w:val="04 - NL numbered list"/>
    <w:basedOn w:val="Normal"/>
    <w:uiPriority w:val="99"/>
    <w:rsid w:val="00DC7171"/>
    <w:pPr>
      <w:widowControl/>
      <w:tabs>
        <w:tab w:val="clear" w:pos="284"/>
        <w:tab w:val="left" w:pos="907"/>
      </w:tabs>
      <w:suppressAutoHyphens/>
      <w:spacing w:before="43" w:after="0" w:line="250" w:lineRule="atLeast"/>
      <w:ind w:left="624" w:hanging="283"/>
      <w:textAlignment w:val="center"/>
    </w:pPr>
    <w:rPr>
      <w:rFonts w:ascii="Hypatia Sans Pro" w:hAnsi="Hypatia Sans Pro" w:cs="Hypatia Sans Pro"/>
      <w:color w:val="000000"/>
      <w:spacing w:val="-1"/>
      <w:sz w:val="21"/>
      <w:szCs w:val="21"/>
      <w:lang w:val="en-US"/>
    </w:rPr>
  </w:style>
  <w:style w:type="paragraph" w:customStyle="1" w:styleId="04-NumberedlistWOL">
    <w:name w:val="04 - Numbered list WOL"/>
    <w:basedOn w:val="04-NLnumberedlist"/>
    <w:uiPriority w:val="99"/>
    <w:rsid w:val="00DC7171"/>
    <w:pPr>
      <w:spacing w:line="280" w:lineRule="atLeast"/>
    </w:pPr>
  </w:style>
  <w:style w:type="character" w:styleId="CommentReference">
    <w:name w:val="annotation reference"/>
    <w:basedOn w:val="DefaultParagraphFont"/>
    <w:uiPriority w:val="99"/>
    <w:semiHidden/>
    <w:unhideWhenUsed/>
    <w:rsid w:val="009F6D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enn\OneDrive%20-%20Cambridge%20University%20Press\Think%20test%20task\04%20formatted%20word%20tests\L1\skills%20tests\Standard\Skills%20Tests%201%20Standard-%20Unit%206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20C45E-5818-45BA-926D-589EAAB9F5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1F5C3B-FFEC-4337-A99B-EA2FDC6DEE1C}"/>
</file>

<file path=customXml/itemProps4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C:\Users\mbenn\OneDrive - Cambridge University Press\Think test task\04 formatted word tests\L1\skills tests\Standard\Skills Tests 1 Standard- Unit 6.dotm</Template>
  <TotalTime>2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6 Standard</vt:lpstr>
    </vt:vector>
  </TitlesOfParts>
  <Company>Cambridge University Press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6 Standard</dc:title>
  <dc:subject>Level 1</dc:subject>
  <dc:creator>Mark Benn</dc:creator>
  <cp:keywords/>
  <dc:description/>
  <cp:lastModifiedBy>Liz Nelson</cp:lastModifiedBy>
  <cp:revision>3</cp:revision>
  <dcterms:created xsi:type="dcterms:W3CDTF">2021-09-17T08:58:00Z</dcterms:created>
  <dcterms:modified xsi:type="dcterms:W3CDTF">2021-11-19T12:30:00Z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General_1" visible="true" label="Project.NewMacros.General" imageMso="ListMacros" onAction="General"/>
      </mso:documentControls>
    </mso:qat>
  </mso:ribbon>
</mso:customUI>
</file>